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80</w:t>
      </w:r>
      <w:r w:rsidR="009E5DB8">
        <w:rPr>
          <w:rFonts w:eastAsia="Times New Roman" w:cs="Arial"/>
          <w:sz w:val="24"/>
          <w:szCs w:val="20"/>
          <w:lang w:eastAsia="ar-SA"/>
        </w:rPr>
        <w:tab/>
      </w:r>
      <w:bookmarkStart w:id="0" w:name="_GoBack"/>
      <w:r w:rsidR="009E5DB8">
        <w:rPr>
          <w:rFonts w:eastAsia="Times New Roman" w:cs="Arial"/>
          <w:sz w:val="24"/>
          <w:szCs w:val="20"/>
          <w:lang w:eastAsia="ar-SA"/>
        </w:rPr>
        <w:t>S1</w:t>
      </w:r>
      <w:r w:rsidRPr="00B11D2E">
        <w:rPr>
          <w:rFonts w:cs="Arial"/>
          <w:sz w:val="24"/>
          <w:szCs w:val="24"/>
        </w:rPr>
        <w:t>-1</w:t>
      </w:r>
      <w:r w:rsidR="00DE2B83">
        <w:rPr>
          <w:rFonts w:cs="Arial"/>
          <w:sz w:val="24"/>
          <w:szCs w:val="24"/>
        </w:rPr>
        <w:t>74</w:t>
      </w:r>
      <w:r w:rsidR="002F6B03">
        <w:rPr>
          <w:rFonts w:cs="Arial"/>
          <w:sz w:val="24"/>
          <w:szCs w:val="24"/>
        </w:rPr>
        <w:t>256</w:t>
      </w:r>
      <w:bookmarkEnd w:id="0"/>
    </w:p>
    <w:p w:rsidR="00411066" w:rsidRPr="00F45489" w:rsidRDefault="00DE2B83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Reno, Nevada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USA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27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 xml:space="preserve">November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1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December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2017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BC07EC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1" w:name="Title"/>
      <w:bookmarkEnd w:id="1"/>
      <w:r>
        <w:rPr>
          <w:rFonts w:eastAsia="Times New Roman" w:cs="Arial"/>
          <w:sz w:val="22"/>
          <w:szCs w:val="20"/>
          <w:lang w:eastAsia="ar-SA"/>
        </w:rPr>
        <w:t>Draft Agenda</w:t>
      </w:r>
      <w:r w:rsidR="00DE2B83">
        <w:rPr>
          <w:rFonts w:eastAsia="Times New Roman" w:cs="Arial"/>
          <w:sz w:val="22"/>
          <w:szCs w:val="20"/>
          <w:lang w:eastAsia="ar-SA"/>
        </w:rPr>
        <w:t xml:space="preserve"> </w:t>
      </w:r>
      <w:r w:rsidR="002F6B03">
        <w:rPr>
          <w:rFonts w:eastAsia="Times New Roman" w:cs="Arial"/>
          <w:sz w:val="22"/>
          <w:szCs w:val="20"/>
          <w:lang w:eastAsia="ar-SA"/>
        </w:rPr>
        <w:t>for RAILWAY (7.1 MONASTERY2 and 8.1 FS_FRMCS2)</w:t>
      </w:r>
    </w:p>
    <w:p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2" w:name="OLE_LINK3"/>
      <w:bookmarkStart w:id="3" w:name="OLE_LINK4"/>
      <w:proofErr w:type="gramStart"/>
      <w:r w:rsidRPr="00C94126">
        <w:rPr>
          <w:rFonts w:eastAsia="Times New Roman" w:cs="Arial"/>
          <w:sz w:val="22"/>
          <w:szCs w:val="20"/>
          <w:lang w:eastAsia="ar-SA"/>
        </w:rPr>
        <w:t>Ag.</w:t>
      </w:r>
      <w:proofErr w:type="gramEnd"/>
      <w:r w:rsidRPr="00C94126">
        <w:rPr>
          <w:rFonts w:eastAsia="Times New Roman" w:cs="Arial"/>
          <w:sz w:val="22"/>
          <w:szCs w:val="20"/>
          <w:lang w:eastAsia="ar-SA"/>
        </w:rPr>
        <w:t xml:space="preserve">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2F6B03">
        <w:rPr>
          <w:rFonts w:eastAsia="Times New Roman" w:cs="Arial"/>
          <w:sz w:val="22"/>
          <w:szCs w:val="20"/>
          <w:lang w:eastAsia="ar-SA"/>
        </w:rPr>
        <w:t>7.1 and 8.1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2"/>
      <w:bookmarkEnd w:id="3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F6B03">
        <w:rPr>
          <w:rFonts w:eastAsia="Times New Roman" w:cs="Arial"/>
          <w:sz w:val="22"/>
          <w:szCs w:val="20"/>
          <w:lang w:eastAsia="ar-SA"/>
        </w:rPr>
        <w:t xml:space="preserve">RAILWAY </w:t>
      </w:r>
      <w:r w:rsidR="002F6B03" w:rsidRPr="000762D5">
        <w:rPr>
          <w:rFonts w:eastAsia="Times New Roman" w:cs="Arial"/>
          <w:sz w:val="22"/>
          <w:szCs w:val="20"/>
          <w:lang w:eastAsia="ar-SA"/>
        </w:rPr>
        <w:t>Drafting Session Chair / Vice Chairman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F6B03">
        <w:rPr>
          <w:rFonts w:eastAsia="Times New Roman" w:cs="Arial"/>
          <w:sz w:val="22"/>
          <w:szCs w:val="20"/>
          <w:lang w:eastAsia="ar-SA"/>
        </w:rPr>
        <w:t>Ki-Dong Lee (kidong.lee (at) lge.com)</w:t>
      </w:r>
    </w:p>
    <w:p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7F4C95" w:rsidRPr="00F45489" w:rsidRDefault="007F4C95" w:rsidP="007F4C9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t xml:space="preserve">SA1 </w:t>
      </w:r>
      <w:r w:rsidR="002F6B03">
        <w:rPr>
          <w:rFonts w:eastAsia="MS Mincho" w:cs="Arial"/>
          <w:bCs/>
          <w:sz w:val="36"/>
          <w:szCs w:val="36"/>
          <w:lang w:eastAsia="ar-SA"/>
        </w:rPr>
        <w:t xml:space="preserve">RAILWAY (MONASTERY2 and FS_FRMCS2) </w:t>
      </w:r>
      <w:r w:rsidRPr="00F45489">
        <w:rPr>
          <w:rFonts w:eastAsia="MS Mincho" w:cs="Arial"/>
          <w:bCs/>
          <w:sz w:val="36"/>
          <w:szCs w:val="36"/>
          <w:lang w:eastAsia="ar-SA"/>
        </w:rPr>
        <w:t xml:space="preserve">AGENDA </w:t>
      </w:r>
    </w:p>
    <w:p w:rsidR="007F4C95" w:rsidRPr="00015298" w:rsidRDefault="007F4C95" w:rsidP="007F4C95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</w:p>
    <w:p w:rsidR="007F4C95" w:rsidRPr="00015298" w:rsidRDefault="007F4C95" w:rsidP="007F4C95">
      <w:pPr>
        <w:keepNext/>
        <w:suppressAutoHyphens/>
        <w:spacing w:after="120" w:line="240" w:lineRule="auto"/>
        <w:rPr>
          <w:rFonts w:eastAsia="MS Mincho" w:cs="Arial"/>
          <w:iCs/>
          <w:sz w:val="24"/>
          <w:szCs w:val="28"/>
          <w:lang w:eastAsia="ar-SA"/>
        </w:rPr>
      </w:pPr>
      <w:r w:rsidRPr="00015298">
        <w:rPr>
          <w:rFonts w:eastAsia="MS Mincho" w:cs="Arial"/>
          <w:iCs/>
          <w:sz w:val="24"/>
          <w:szCs w:val="28"/>
          <w:lang w:eastAsia="ar-SA"/>
        </w:rPr>
        <w:t>The meeting will start at 09:00 local time on Monday and will close by 16:</w:t>
      </w:r>
      <w:r>
        <w:rPr>
          <w:rFonts w:eastAsia="MS Mincho" w:cs="Arial"/>
          <w:iCs/>
          <w:sz w:val="24"/>
          <w:szCs w:val="28"/>
          <w:lang w:eastAsia="ar-SA"/>
        </w:rPr>
        <w:t>0</w:t>
      </w:r>
      <w:r w:rsidRPr="00015298">
        <w:rPr>
          <w:rFonts w:eastAsia="MS Mincho" w:cs="Arial"/>
          <w:iCs/>
          <w:sz w:val="24"/>
          <w:szCs w:val="28"/>
          <w:lang w:eastAsia="ar-SA"/>
        </w:rPr>
        <w:t>0 local time on Friday, at the latest.</w:t>
      </w:r>
    </w:p>
    <w:p w:rsidR="007F4C95" w:rsidRPr="008754F9" w:rsidRDefault="007F4C95" w:rsidP="007F4C95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5F0A2D" w:rsidRPr="00772E0F" w:rsidRDefault="005F0A2D" w:rsidP="005F0A2D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>Room B: Sierra (17FL)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:rsidR="007F4C95" w:rsidRPr="00015298" w:rsidRDefault="007F4C95" w:rsidP="007F4C95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2F6B03" w:rsidRPr="00015298" w:rsidTr="002F6B0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F6B03" w:rsidRPr="00015298" w:rsidRDefault="002F6B03" w:rsidP="00F57C4D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F6B03" w:rsidRPr="00015298" w:rsidRDefault="002F6B03" w:rsidP="00F57C4D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2F6B03" w:rsidRPr="00015298" w:rsidRDefault="002F6B03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2F6B03" w:rsidRPr="00015298" w:rsidRDefault="002F6B03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2F6B03" w:rsidRPr="00AB0F3E" w:rsidTr="002F6B0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F6B03" w:rsidRPr="00AB0F3E" w:rsidRDefault="002F6B03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F6B03" w:rsidRPr="00AB0F3E" w:rsidRDefault="002F6B03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2F6B03" w:rsidRPr="00AB0F3E" w:rsidRDefault="002F6B03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2F6B03" w:rsidRPr="00AB0F3E" w:rsidRDefault="002F6B03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2F6B03" w:rsidRPr="00F12488" w:rsidRDefault="002F6B03" w:rsidP="008850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2F6B03" w:rsidRPr="00AB0F3E" w:rsidRDefault="002F6B03" w:rsidP="007915F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</w:tr>
      <w:tr w:rsidR="002F6B03" w:rsidRPr="00AB0F3E" w:rsidTr="002F6B0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F6B03" w:rsidRPr="00AB0F3E" w:rsidRDefault="002F6B03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F6B03" w:rsidRPr="00AB0F3E" w:rsidRDefault="002F6B03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2F6B03" w:rsidRPr="00AB0F3E" w:rsidRDefault="002F6B03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2F6B03" w:rsidRPr="00AB0F3E" w:rsidRDefault="002F6B03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6B03" w:rsidRPr="00AB0F3E" w:rsidRDefault="002F6B03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6B03" w:rsidRPr="00AB0F3E" w:rsidRDefault="002F6B03" w:rsidP="008850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2F6B03" w:rsidRPr="00AB0F3E" w:rsidRDefault="002F6B03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RAILWAY</w:t>
            </w:r>
          </w:p>
        </w:tc>
      </w:tr>
      <w:tr w:rsidR="002F6B03" w:rsidRPr="00AB0F3E" w:rsidTr="002F6B03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F6B03" w:rsidRPr="00AB0F3E" w:rsidRDefault="002F6B03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F6B03" w:rsidRPr="00AB0F3E" w:rsidRDefault="002F6B03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F6B03" w:rsidRPr="00415AA2" w:rsidRDefault="002F6B03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VC elections 1</w:t>
            </w:r>
            <w:r w:rsidRPr="00B876A8">
              <w:rPr>
                <w:rFonts w:eastAsia="Times New Roman" w:cs="Arial"/>
                <w:b/>
                <w:sz w:val="20"/>
                <w:szCs w:val="20"/>
                <w:vertAlign w:val="superscript"/>
                <w:lang w:eastAsia="ar-SA"/>
              </w:rPr>
              <w:t>st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 xml:space="preserve"> round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F6B03" w:rsidRPr="00415AA2" w:rsidRDefault="002F6B03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VC elections 3</w:t>
            </w:r>
            <w:r w:rsidRPr="00B876A8">
              <w:rPr>
                <w:rFonts w:eastAsia="Times New Roman" w:cs="Arial"/>
                <w:b/>
                <w:sz w:val="20"/>
                <w:szCs w:val="20"/>
                <w:vertAlign w:val="superscript"/>
                <w:lang w:eastAsia="ar-SA"/>
              </w:rPr>
              <w:t>rd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 xml:space="preserve"> round</w:t>
            </w:r>
          </w:p>
        </w:tc>
      </w:tr>
      <w:tr w:rsidR="002F6B03" w:rsidRPr="00AB0F3E" w:rsidTr="002F6B0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F6B03" w:rsidRPr="00AB0F3E" w:rsidRDefault="002F6B03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F6B03" w:rsidRPr="00AB0F3E" w:rsidRDefault="002F6B03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2F6B03" w:rsidRPr="00AB0F3E" w:rsidRDefault="002F6B03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2F6B03" w:rsidRPr="00AB0F3E" w:rsidRDefault="002F6B03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6B03" w:rsidRPr="00AB0F3E" w:rsidRDefault="002F6B03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2F6B03" w:rsidRPr="00CF100E" w:rsidRDefault="002F6B03" w:rsidP="007915F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RAILWAY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6B03" w:rsidRPr="00AB0F3E" w:rsidRDefault="002F6B03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2F6B03" w:rsidRPr="00AB0F3E" w:rsidRDefault="002F6B03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RAILWAY</w:t>
            </w:r>
          </w:p>
        </w:tc>
      </w:tr>
      <w:tr w:rsidR="002F6B03" w:rsidRPr="00AB0F3E" w:rsidTr="002F6B0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F6B03" w:rsidRPr="00AB0F3E" w:rsidRDefault="002F6B03" w:rsidP="00F57C4D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F6B03" w:rsidRPr="00AB0F3E" w:rsidRDefault="002F6B03" w:rsidP="00F57C4D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F6B03" w:rsidRPr="00415AA2" w:rsidRDefault="002F6B03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F6B03" w:rsidRPr="00415AA2" w:rsidRDefault="002F6B03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2F6B03" w:rsidRPr="00AB0F3E" w:rsidTr="002F6B0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F6B03" w:rsidRPr="00AB0F3E" w:rsidRDefault="002F6B03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F6B03" w:rsidRPr="00AB0F3E" w:rsidRDefault="002F6B03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2F6B03" w:rsidRPr="00AB0F3E" w:rsidRDefault="002F6B03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2F6B03" w:rsidRPr="00AB0F3E" w:rsidRDefault="002F6B03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6B03" w:rsidRPr="00AB0F3E" w:rsidRDefault="002F6B03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lastRenderedPageBreak/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2F6B03" w:rsidRPr="00AB0F3E" w:rsidRDefault="002F6B03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4F3D18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RAILWAY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6B03" w:rsidRPr="00AB0F3E" w:rsidRDefault="002F6B03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2F6B03" w:rsidRPr="00AB0F3E" w:rsidRDefault="002F6B03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  <w:t>RAILWAY</w:t>
            </w:r>
          </w:p>
        </w:tc>
      </w:tr>
      <w:tr w:rsidR="002F6B03" w:rsidRPr="00AB0F3E" w:rsidTr="002F6B0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F6B03" w:rsidRPr="00AB0F3E" w:rsidRDefault="002F6B03" w:rsidP="00F57C4D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F6B03" w:rsidRPr="00AB0F3E" w:rsidRDefault="002F6B03" w:rsidP="00F57C4D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F6B03" w:rsidRPr="00415AA2" w:rsidRDefault="002F6B03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VC elections 2</w:t>
            </w:r>
            <w:r w:rsidRPr="00B876A8">
              <w:rPr>
                <w:rFonts w:eastAsia="Times New Roman" w:cs="Arial"/>
                <w:b/>
                <w:sz w:val="20"/>
                <w:szCs w:val="20"/>
                <w:vertAlign w:val="superscript"/>
                <w:lang w:eastAsia="ar-SA"/>
              </w:rPr>
              <w:t>nd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 xml:space="preserve"> round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F6B03" w:rsidRPr="00415AA2" w:rsidRDefault="002F6B03" w:rsidP="00F57C4D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VC elections 4</w:t>
            </w:r>
            <w:r w:rsidRPr="00B876A8">
              <w:rPr>
                <w:rFonts w:eastAsia="Times New Roman" w:cs="Arial"/>
                <w:b/>
                <w:sz w:val="20"/>
                <w:szCs w:val="20"/>
                <w:vertAlign w:val="superscript"/>
                <w:lang w:eastAsia="ar-SA"/>
              </w:rPr>
              <w:t>th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 xml:space="preserve"> round</w:t>
            </w:r>
          </w:p>
        </w:tc>
      </w:tr>
      <w:tr w:rsidR="002F6B03" w:rsidRPr="00015298" w:rsidTr="002F6B0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F6B03" w:rsidRPr="00AB0F3E" w:rsidRDefault="002F6B03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F6B03" w:rsidRPr="00AB0F3E" w:rsidRDefault="002F6B03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2F6B03" w:rsidRPr="00AB0F3E" w:rsidRDefault="002F6B03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2F6B03" w:rsidRPr="00AB0F3E" w:rsidRDefault="002F6B03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6B03" w:rsidRPr="00AB0F3E" w:rsidRDefault="002F6B03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6B03" w:rsidRPr="00AB0F3E" w:rsidRDefault="002F6B03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2F6B03" w:rsidRPr="004C4A40" w:rsidRDefault="002F6B03" w:rsidP="00F57C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RAILWAY</w:t>
            </w:r>
          </w:p>
        </w:tc>
      </w:tr>
      <w:tr w:rsidR="002F6B03" w:rsidRPr="00AB0F3E" w:rsidTr="002F6B0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F6B03" w:rsidRPr="00AB0F3E" w:rsidRDefault="002F6B03" w:rsidP="00F57C4D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F6B03" w:rsidRPr="00AB0F3E" w:rsidRDefault="002F6B03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F6B03" w:rsidRPr="00415AA2" w:rsidRDefault="002F6B03" w:rsidP="00F57C4D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F6B03" w:rsidRPr="00415AA2" w:rsidRDefault="002F6B03" w:rsidP="00F57C4D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2F6B03" w:rsidRPr="00015298" w:rsidTr="002F6B03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F6B03" w:rsidRPr="00AB0F3E" w:rsidRDefault="002F6B03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F6B03" w:rsidRPr="00AB0F3E" w:rsidRDefault="002F6B03" w:rsidP="00F57C4D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2F6B03" w:rsidRPr="00AB0F3E" w:rsidRDefault="002F6B03" w:rsidP="00F57C4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2F6B03" w:rsidRPr="00AB0F3E" w:rsidRDefault="002F6B03" w:rsidP="00F57C4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2F6B03" w:rsidRPr="005A2472" w:rsidRDefault="002F6B03" w:rsidP="0079468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2F6B03" w:rsidRPr="006620C9" w:rsidRDefault="002F6B03" w:rsidP="002924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:rsidR="007F4C95" w:rsidRPr="00015298" w:rsidRDefault="007F4C95" w:rsidP="007F4C95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7F4C95" w:rsidRPr="008754F9" w:rsidRDefault="007F4C95" w:rsidP="007F4C95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:rsidR="007F4C95" w:rsidRDefault="007F4C95" w:rsidP="007F4C95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:rsidR="007F4C95" w:rsidRDefault="007F4C95" w:rsidP="007F4C95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:rsidR="007F4C95" w:rsidRDefault="007F4C95" w:rsidP="007F4C95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7F4C95" w:rsidRDefault="007F4C9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7F4C95" w:rsidRDefault="007F4C9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chairs:</w:t>
      </w:r>
    </w:p>
    <w:p w:rsidR="007F4C95" w:rsidRDefault="007F4C9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 xml:space="preserve">Mark </w:t>
      </w:r>
      <w:proofErr w:type="spellStart"/>
      <w:r>
        <w:rPr>
          <w:rFonts w:eastAsia="Times New Roman"/>
          <w:b/>
          <w:sz w:val="20"/>
          <w:szCs w:val="20"/>
          <w:lang w:val="en-US"/>
        </w:rPr>
        <w:t>Younge</w:t>
      </w:r>
      <w:proofErr w:type="spellEnd"/>
      <w:r>
        <w:rPr>
          <w:rFonts w:eastAsia="Times New Roman"/>
          <w:b/>
          <w:sz w:val="20"/>
          <w:szCs w:val="20"/>
          <w:lang w:val="en-US"/>
        </w:rPr>
        <w:t>: CAV</w:t>
      </w:r>
      <w:r w:rsidR="009156E5">
        <w:rPr>
          <w:rFonts w:eastAsia="Times New Roman"/>
          <w:b/>
          <w:sz w:val="20"/>
          <w:szCs w:val="20"/>
          <w:lang w:val="en-US"/>
        </w:rPr>
        <w:t xml:space="preserve"> </w:t>
      </w:r>
      <w:r w:rsidR="003034CD">
        <w:rPr>
          <w:rFonts w:eastAsia="Times New Roman"/>
          <w:b/>
          <w:sz w:val="20"/>
          <w:szCs w:val="20"/>
          <w:lang w:val="en-US"/>
        </w:rPr>
        <w:t>and</w:t>
      </w:r>
      <w:r>
        <w:rPr>
          <w:rFonts w:eastAsia="Times New Roman"/>
          <w:b/>
          <w:sz w:val="20"/>
          <w:szCs w:val="20"/>
          <w:lang w:val="en-US"/>
        </w:rPr>
        <w:t xml:space="preserve"> </w:t>
      </w:r>
      <w:r w:rsidR="009156E5">
        <w:rPr>
          <w:rFonts w:eastAsia="Times New Roman"/>
          <w:b/>
          <w:sz w:val="20"/>
          <w:szCs w:val="20"/>
          <w:lang w:val="en-US"/>
        </w:rPr>
        <w:t>5GLAN</w:t>
      </w:r>
      <w:r w:rsidR="003034CD">
        <w:rPr>
          <w:rFonts w:eastAsia="Times New Roman"/>
          <w:b/>
          <w:sz w:val="20"/>
          <w:szCs w:val="20"/>
          <w:lang w:val="en-US"/>
        </w:rPr>
        <w:t>+HYPOS+</w:t>
      </w:r>
      <w:r w:rsidR="009156E5">
        <w:rPr>
          <w:rFonts w:eastAsia="Times New Roman"/>
          <w:b/>
          <w:sz w:val="20"/>
          <w:szCs w:val="20"/>
          <w:lang w:val="en-US"/>
        </w:rPr>
        <w:t>BMNS)</w:t>
      </w:r>
    </w:p>
    <w:p w:rsidR="007F4C95" w:rsidRDefault="007F4C9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 xml:space="preserve">Ki-Dong Lee: </w:t>
      </w:r>
      <w:r w:rsidR="003034CD">
        <w:rPr>
          <w:rFonts w:eastAsia="Times New Roman"/>
          <w:b/>
          <w:sz w:val="20"/>
          <w:szCs w:val="20"/>
          <w:lang w:val="en-US"/>
        </w:rPr>
        <w:t>RAILWAY</w:t>
      </w:r>
      <w:r w:rsidR="009156E5">
        <w:rPr>
          <w:rFonts w:eastAsia="Times New Roman"/>
          <w:b/>
          <w:sz w:val="20"/>
          <w:szCs w:val="20"/>
          <w:lang w:val="en-US"/>
        </w:rPr>
        <w:t xml:space="preserve"> </w:t>
      </w:r>
      <w:r w:rsidR="003034CD">
        <w:rPr>
          <w:rFonts w:eastAsia="Times New Roman"/>
          <w:b/>
          <w:sz w:val="20"/>
          <w:szCs w:val="20"/>
          <w:lang w:val="en-US"/>
        </w:rPr>
        <w:t>and</w:t>
      </w:r>
      <w:r w:rsidR="009156E5">
        <w:rPr>
          <w:rFonts w:eastAsia="Times New Roman"/>
          <w:b/>
          <w:sz w:val="20"/>
          <w:szCs w:val="20"/>
          <w:lang w:val="en-US"/>
        </w:rPr>
        <w:t xml:space="preserve"> 5GSAT</w:t>
      </w:r>
      <w:r w:rsidR="003034CD">
        <w:rPr>
          <w:rFonts w:eastAsia="Times New Roman"/>
          <w:b/>
          <w:sz w:val="20"/>
          <w:szCs w:val="20"/>
          <w:lang w:val="en-US"/>
        </w:rPr>
        <w:t xml:space="preserve"> and enIMS+5GMSG</w:t>
      </w:r>
    </w:p>
    <w:p w:rsidR="007F4C95" w:rsidRDefault="007F4C9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 xml:space="preserve">Toon </w:t>
      </w:r>
      <w:proofErr w:type="spellStart"/>
      <w:r>
        <w:rPr>
          <w:rFonts w:eastAsia="Times New Roman"/>
          <w:b/>
          <w:sz w:val="20"/>
          <w:szCs w:val="20"/>
          <w:lang w:val="en-US"/>
        </w:rPr>
        <w:t>Norp</w:t>
      </w:r>
      <w:proofErr w:type="spellEnd"/>
      <w:r>
        <w:rPr>
          <w:rFonts w:eastAsia="Times New Roman"/>
          <w:b/>
          <w:sz w:val="20"/>
          <w:szCs w:val="20"/>
          <w:lang w:val="en-US"/>
        </w:rPr>
        <w:t>: Access Control</w:t>
      </w:r>
    </w:p>
    <w:p w:rsidR="009156E5" w:rsidRDefault="009156E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p w:rsidR="009156E5" w:rsidRDefault="009156E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345EA9" w:rsidRPr="00F45489" w:rsidRDefault="00345EA9" w:rsidP="00345E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291CC5" w:rsidRPr="00F45489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4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394"/>
        <w:gridCol w:w="2178"/>
        <w:gridCol w:w="3672"/>
      </w:tblGrid>
      <w:tr w:rsidR="00936DE1" w:rsidRPr="00B04844" w:rsidTr="00F25A87">
        <w:trPr>
          <w:trHeight w:val="141"/>
        </w:trPr>
        <w:tc>
          <w:tcPr>
            <w:tcW w:w="14494" w:type="dxa"/>
            <w:gridSpan w:val="6"/>
            <w:shd w:val="clear" w:color="auto" w:fill="F2F2F2"/>
          </w:tcPr>
          <w:p w:rsidR="00936DE1" w:rsidRPr="00F45489" w:rsidRDefault="00936DE1" w:rsidP="00753049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Rel-16</w:t>
            </w:r>
            <w:r w:rsidRPr="00466912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 Work Item contributions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 </w:t>
            </w:r>
          </w:p>
        </w:tc>
      </w:tr>
      <w:tr w:rsidR="00936DE1" w:rsidRPr="00B04844" w:rsidTr="00F25A87">
        <w:trPr>
          <w:trHeight w:val="141"/>
        </w:trPr>
        <w:tc>
          <w:tcPr>
            <w:tcW w:w="14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936DE1" w:rsidRDefault="00936DE1" w:rsidP="00753049">
            <w:pPr>
              <w:pStyle w:val="Heading2"/>
            </w:pPr>
            <w:r w:rsidRPr="00487CB8">
              <w:t>MONASTERY</w:t>
            </w:r>
            <w:r>
              <w:t xml:space="preserve">2: </w:t>
            </w:r>
            <w:r w:rsidRPr="00046F1E">
              <w:rPr>
                <w:lang w:val="en-US"/>
              </w:rPr>
              <w:t>Mobile Communication System for Railways</w:t>
            </w:r>
            <w:r>
              <w:rPr>
                <w:lang w:val="en-US"/>
              </w:rPr>
              <w:t xml:space="preserve"> 2</w:t>
            </w:r>
            <w:r>
              <w:t xml:space="preserve"> [</w:t>
            </w:r>
            <w:r w:rsidRPr="00012C8A">
              <w:rPr>
                <w:bCs/>
                <w:iCs/>
              </w:rPr>
              <w:t>SP-170451</w:t>
            </w:r>
            <w:r>
              <w:t>]</w:t>
            </w:r>
          </w:p>
        </w:tc>
      </w:tr>
      <w:tr w:rsidR="00936DE1" w:rsidRPr="00B04844" w:rsidTr="00F25A87">
        <w:trPr>
          <w:trHeight w:val="141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936DE1" w:rsidRPr="004067FF" w:rsidRDefault="00936DE1" w:rsidP="00C57209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BD7E9D" w:rsidRPr="00411066" w:rsidRDefault="00BD7E9D" w:rsidP="00BD7E9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T</w:t>
            </w:r>
            <w:r w:rsidR="00B16142">
              <w:rPr>
                <w:rFonts w:eastAsia="Arial Unicode MS" w:cs="Arial"/>
                <w:szCs w:val="18"/>
                <w:lang w:val="fr-FR" w:eastAsia="ar-SA"/>
              </w:rPr>
              <w:t>S</w:t>
            </w:r>
            <w:r>
              <w:rPr>
                <w:rFonts w:eastAsia="Arial Unicode MS" w:cs="Arial"/>
                <w:szCs w:val="18"/>
                <w:lang w:val="fr-FR" w:eastAsia="ar-SA"/>
              </w:rPr>
              <w:t>22.289v0.0.0</w:t>
            </w:r>
            <w:r w:rsidR="006A566F">
              <w:rPr>
                <w:rFonts w:eastAsia="Arial Unicode MS" w:cs="Arial"/>
                <w:szCs w:val="18"/>
                <w:lang w:val="fr-FR" w:eastAsia="ar-SA"/>
              </w:rPr>
              <w:t xml:space="preserve"> (</w:t>
            </w:r>
            <w:proofErr w:type="spellStart"/>
            <w:r w:rsidR="006A566F">
              <w:rPr>
                <w:rFonts w:eastAsia="Arial Unicode MS" w:cs="Arial"/>
                <w:szCs w:val="18"/>
                <w:lang w:val="fr-FR" w:eastAsia="ar-SA"/>
              </w:rPr>
              <w:t>including</w:t>
            </w:r>
            <w:proofErr w:type="spellEnd"/>
            <w:r w:rsidR="006A566F">
              <w:rPr>
                <w:rFonts w:eastAsia="Arial Unicode MS" w:cs="Arial"/>
                <w:szCs w:val="18"/>
                <w:lang w:val="fr-FR" w:eastAsia="ar-SA"/>
              </w:rPr>
              <w:t xml:space="preserve"> 22.179, 22.280, 22.281, 22.282)</w:t>
            </w:r>
          </w:p>
          <w:p w:rsidR="00936DE1" w:rsidRPr="00411066" w:rsidRDefault="00936DE1" w:rsidP="00C5720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SA#80 (06/2018)</w:t>
            </w:r>
          </w:p>
          <w:p w:rsidR="00936DE1" w:rsidRPr="004070E3" w:rsidRDefault="00936DE1" w:rsidP="00C5720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936DE1" w:rsidRPr="004070E3" w:rsidRDefault="00936DE1" w:rsidP="00C57209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800EAC" w:rsidRPr="00A75C05" w:rsidTr="00F25A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EAC" w:rsidRPr="003E736E" w:rsidRDefault="00800EAC" w:rsidP="004805B2">
            <w:pPr>
              <w:snapToGrid w:val="0"/>
              <w:spacing w:after="0" w:line="240" w:lineRule="auto"/>
            </w:pPr>
            <w: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EAC" w:rsidRPr="00A75C05" w:rsidRDefault="00C23BFF" w:rsidP="004805B2">
            <w:pPr>
              <w:snapToGrid w:val="0"/>
              <w:spacing w:after="0" w:line="240" w:lineRule="auto"/>
            </w:pPr>
            <w:hyperlink r:id="rId9" w:history="1">
              <w:r w:rsidR="00800EAC" w:rsidRPr="00A3347C">
                <w:rPr>
                  <w:rStyle w:val="Hyperlink"/>
                  <w:rFonts w:cs="Arial"/>
                </w:rPr>
                <w:t>S1-174084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EAC" w:rsidRPr="00A75C05" w:rsidRDefault="00800EAC" w:rsidP="004805B2">
            <w:pPr>
              <w:snapToGrid w:val="0"/>
              <w:spacing w:after="0" w:line="240" w:lineRule="auto"/>
            </w:pPr>
            <w:r>
              <w:t xml:space="preserve">Ericsson, UIC, Nokia, </w:t>
            </w:r>
            <w:proofErr w:type="spellStart"/>
            <w:r w:rsidRPr="007368CA">
              <w:t>Kapsch</w:t>
            </w:r>
            <w:proofErr w:type="spellEnd"/>
            <w:r w:rsidRPr="007368CA">
              <w:t xml:space="preserve"> </w:t>
            </w:r>
            <w:proofErr w:type="spellStart"/>
            <w:r w:rsidRPr="007368CA">
              <w:t>CarrierCom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EAC" w:rsidRPr="00A75C05" w:rsidRDefault="00800EAC" w:rsidP="004805B2">
            <w:pPr>
              <w:snapToGrid w:val="0"/>
              <w:spacing w:after="0" w:line="240" w:lineRule="auto"/>
            </w:pPr>
            <w:r>
              <w:t>CR22.280v</w:t>
            </w:r>
            <w:r w:rsidRPr="00800EAC">
              <w:t>15.1.0</w:t>
            </w:r>
            <w:r w:rsidRPr="000348A5">
              <w:t>:</w:t>
            </w:r>
            <w:r>
              <w:t xml:space="preserve"> Priority controlled by MCX User for receiving from Multiple MCX service Communication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EAC" w:rsidRPr="003E736E" w:rsidRDefault="00800EAC" w:rsidP="004805B2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EAC" w:rsidRDefault="00800EAC" w:rsidP="004805B2">
            <w:pPr>
              <w:spacing w:after="0" w:line="240" w:lineRule="auto"/>
            </w:pPr>
            <w:r w:rsidRPr="00936DE1">
              <w:t xml:space="preserve">WI code </w:t>
            </w:r>
            <w:r>
              <w:t>MONASTERY2 Rel-16 CR0047</w:t>
            </w:r>
            <w:r w:rsidRPr="00936DE1">
              <w:t xml:space="preserve">R- Cat </w:t>
            </w:r>
            <w:r w:rsidR="00BE18E9">
              <w:t>B</w:t>
            </w:r>
          </w:p>
          <w:p w:rsidR="00800EAC" w:rsidRPr="00A75C05" w:rsidRDefault="00800EAC" w:rsidP="004805B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00EAC">
              <w:rPr>
                <w:highlight w:val="yellow"/>
              </w:rPr>
              <w:t>Clauses affected 5.4.1, 5.4.2, Annex A, Annex B</w:t>
            </w:r>
          </w:p>
        </w:tc>
      </w:tr>
      <w:tr w:rsidR="00FC259B" w:rsidRPr="00A75C05" w:rsidTr="007A526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9B" w:rsidRPr="003E736E" w:rsidRDefault="00FC259B" w:rsidP="007A5261">
            <w:pPr>
              <w:snapToGrid w:val="0"/>
              <w:spacing w:after="0" w:line="240" w:lineRule="auto"/>
            </w:pPr>
            <w: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9B" w:rsidRPr="00A75C05" w:rsidRDefault="00C23BFF" w:rsidP="007A5261">
            <w:pPr>
              <w:snapToGrid w:val="0"/>
              <w:spacing w:after="0" w:line="240" w:lineRule="auto"/>
            </w:pPr>
            <w:hyperlink r:id="rId10" w:history="1">
              <w:r w:rsidR="00FC259B" w:rsidRPr="00A3347C">
                <w:rPr>
                  <w:rStyle w:val="Hyperlink"/>
                  <w:rFonts w:cs="Arial"/>
                </w:rPr>
                <w:t>S1-174172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9B" w:rsidRPr="00A75C05" w:rsidRDefault="00FC259B" w:rsidP="007A5261">
            <w:pPr>
              <w:snapToGrid w:val="0"/>
              <w:spacing w:after="0" w:line="240" w:lineRule="auto"/>
            </w:pPr>
            <w:r w:rsidRPr="00824FD7">
              <w:rPr>
                <w:noProof/>
              </w:rPr>
              <w:t>UIC, Ericsson, Nokia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9B" w:rsidRPr="00A75C05" w:rsidRDefault="00FC259B" w:rsidP="007A5261">
            <w:pPr>
              <w:snapToGrid w:val="0"/>
              <w:spacing w:after="0" w:line="240" w:lineRule="auto"/>
            </w:pPr>
            <w:r>
              <w:t>CR22.280v</w:t>
            </w:r>
            <w:r w:rsidRPr="00800EAC">
              <w:t>15.1.0</w:t>
            </w:r>
            <w:r w:rsidRPr="000348A5">
              <w:t>:</w:t>
            </w:r>
            <w:r>
              <w:t xml:space="preserve"> </w:t>
            </w:r>
            <w:r w:rsidRPr="00824FD7">
              <w:rPr>
                <w:noProof/>
              </w:rPr>
              <w:t>Functional Alias (chapter 5.9a)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9B" w:rsidRPr="003E736E" w:rsidRDefault="00FC259B" w:rsidP="007A526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9B" w:rsidRDefault="00FC259B" w:rsidP="007A5261">
            <w:pPr>
              <w:spacing w:after="0" w:line="240" w:lineRule="auto"/>
            </w:pPr>
            <w:r w:rsidRPr="00936DE1">
              <w:t xml:space="preserve">WI code </w:t>
            </w:r>
            <w:r>
              <w:t>MONASTERY2 Rel-16 CR0052</w:t>
            </w:r>
            <w:r w:rsidRPr="00936DE1">
              <w:t xml:space="preserve">R- Cat </w:t>
            </w:r>
            <w:r>
              <w:t>B</w:t>
            </w:r>
          </w:p>
          <w:p w:rsidR="00FC259B" w:rsidRPr="00665FB6" w:rsidRDefault="00FC259B" w:rsidP="007A5261">
            <w:pPr>
              <w:spacing w:after="0" w:line="240" w:lineRule="auto"/>
            </w:pPr>
            <w:r w:rsidRPr="00713328">
              <w:rPr>
                <w:highlight w:val="yellow"/>
              </w:rPr>
              <w:t>Question marks in source list need to be resolved</w:t>
            </w:r>
          </w:p>
        </w:tc>
      </w:tr>
      <w:tr w:rsidR="00800EAC" w:rsidRPr="00A75C05" w:rsidTr="00F25A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EAC" w:rsidRPr="003E736E" w:rsidRDefault="00800EAC" w:rsidP="004805B2">
            <w:pPr>
              <w:snapToGrid w:val="0"/>
              <w:spacing w:after="0" w:line="240" w:lineRule="auto"/>
            </w:pPr>
            <w: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EAC" w:rsidRPr="00A75C05" w:rsidRDefault="00C23BFF" w:rsidP="004805B2">
            <w:pPr>
              <w:snapToGrid w:val="0"/>
              <w:spacing w:after="0" w:line="240" w:lineRule="auto"/>
            </w:pPr>
            <w:hyperlink r:id="rId11" w:history="1">
              <w:r w:rsidR="00800EAC" w:rsidRPr="00A3347C">
                <w:rPr>
                  <w:rStyle w:val="Hyperlink"/>
                  <w:rFonts w:cs="Arial"/>
                </w:rPr>
                <w:t>S1-174134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EAC" w:rsidRPr="00A75C05" w:rsidRDefault="00BE18E9" w:rsidP="004805B2">
            <w:pPr>
              <w:snapToGrid w:val="0"/>
              <w:spacing w:after="0" w:line="240" w:lineRule="auto"/>
            </w:pPr>
            <w:r>
              <w:rPr>
                <w:noProof/>
              </w:rPr>
              <w:t>Nokia, UIC, 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EAC" w:rsidRPr="00A75C05" w:rsidRDefault="00800EAC" w:rsidP="004805B2">
            <w:pPr>
              <w:snapToGrid w:val="0"/>
              <w:spacing w:after="0" w:line="240" w:lineRule="auto"/>
            </w:pPr>
            <w:r>
              <w:t>CR22.280v</w:t>
            </w:r>
            <w:r w:rsidRPr="00800EAC">
              <w:t>15.1.0</w:t>
            </w:r>
            <w:r w:rsidRPr="000348A5">
              <w:t>:</w:t>
            </w:r>
            <w:r>
              <w:t xml:space="preserve"> </w:t>
            </w:r>
            <w:r w:rsidR="00BE18E9">
              <w:rPr>
                <w:noProof/>
              </w:rPr>
              <w:t>Changes related to administrative sections of 22.280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EAC" w:rsidRPr="003E736E" w:rsidRDefault="00800EAC" w:rsidP="004805B2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EAC" w:rsidRDefault="00800EAC" w:rsidP="004805B2">
            <w:pPr>
              <w:spacing w:after="0" w:line="240" w:lineRule="auto"/>
            </w:pPr>
            <w:r w:rsidRPr="00936DE1">
              <w:t xml:space="preserve">WI code </w:t>
            </w:r>
            <w:r>
              <w:t>MONASTERY2 Rel-16</w:t>
            </w:r>
            <w:r w:rsidR="00BE18E9">
              <w:t xml:space="preserve"> CR0048</w:t>
            </w:r>
            <w:r w:rsidRPr="00936DE1">
              <w:t xml:space="preserve">R- Cat </w:t>
            </w:r>
            <w:r w:rsidR="00BE18E9">
              <w:t>B</w:t>
            </w:r>
          </w:p>
          <w:p w:rsidR="00BE18E9" w:rsidRPr="00A75C05" w:rsidRDefault="00BE18E9" w:rsidP="00BE18E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00EAC">
              <w:rPr>
                <w:highlight w:val="yellow"/>
              </w:rPr>
              <w:t>Clauses affected 6.</w:t>
            </w:r>
            <w:r>
              <w:rPr>
                <w:highlight w:val="yellow"/>
              </w:rPr>
              <w:t>1, 6.4</w:t>
            </w:r>
            <w:r w:rsidRPr="00800EAC">
              <w:rPr>
                <w:highlight w:val="yellow"/>
              </w:rPr>
              <w:t>.</w:t>
            </w:r>
            <w:r>
              <w:rPr>
                <w:highlight w:val="yellow"/>
              </w:rPr>
              <w:t>9, Annex A, Annex B</w:t>
            </w:r>
          </w:p>
        </w:tc>
      </w:tr>
      <w:tr w:rsidR="00FC259B" w:rsidRPr="00A75C05" w:rsidTr="007A526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9B" w:rsidRPr="003E736E" w:rsidRDefault="00FC259B" w:rsidP="007A5261">
            <w:pPr>
              <w:snapToGrid w:val="0"/>
              <w:spacing w:after="0" w:line="240" w:lineRule="auto"/>
            </w:pPr>
            <w: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9B" w:rsidRPr="00A75C05" w:rsidRDefault="00C23BFF" w:rsidP="007A5261">
            <w:pPr>
              <w:snapToGrid w:val="0"/>
              <w:spacing w:after="0" w:line="240" w:lineRule="auto"/>
            </w:pPr>
            <w:hyperlink r:id="rId12" w:history="1">
              <w:r w:rsidR="00FC259B" w:rsidRPr="00A3347C">
                <w:rPr>
                  <w:rStyle w:val="Hyperlink"/>
                  <w:rFonts w:cs="Arial"/>
                </w:rPr>
                <w:t>S1-174137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9B" w:rsidRPr="00A75C05" w:rsidRDefault="00FC259B" w:rsidP="007A5261">
            <w:pPr>
              <w:snapToGrid w:val="0"/>
              <w:spacing w:after="0" w:line="240" w:lineRule="auto"/>
            </w:pPr>
            <w:r>
              <w:t>Nokia, 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9B" w:rsidRPr="00A75C05" w:rsidRDefault="00FC259B" w:rsidP="007A5261">
            <w:pPr>
              <w:snapToGrid w:val="0"/>
              <w:spacing w:after="0" w:line="240" w:lineRule="auto"/>
            </w:pPr>
            <w:r>
              <w:t>CR22.280v</w:t>
            </w:r>
            <w:r w:rsidRPr="00800EAC">
              <w:t>15.1.0</w:t>
            </w:r>
            <w:r w:rsidRPr="000348A5">
              <w:t>:</w:t>
            </w:r>
            <w:r>
              <w:t xml:space="preserve"> </w:t>
            </w:r>
            <w:r>
              <w:rPr>
                <w:noProof/>
              </w:rPr>
              <w:t>Changes related to membership/affiliation section of 22.280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9B" w:rsidRPr="003E736E" w:rsidRDefault="00FC259B" w:rsidP="007A526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9B" w:rsidRDefault="00FC259B" w:rsidP="007A5261">
            <w:pPr>
              <w:spacing w:after="0" w:line="240" w:lineRule="auto"/>
            </w:pPr>
            <w:r w:rsidRPr="00936DE1">
              <w:t xml:space="preserve">WI code </w:t>
            </w:r>
            <w:r>
              <w:t>MONASTERY2 Rel-16 CR0051</w:t>
            </w:r>
            <w:r w:rsidRPr="00936DE1">
              <w:t xml:space="preserve">R- Cat </w:t>
            </w:r>
            <w:r>
              <w:t xml:space="preserve">B </w:t>
            </w:r>
          </w:p>
          <w:p w:rsidR="00FC259B" w:rsidRPr="00A75C05" w:rsidRDefault="00FC259B" w:rsidP="007A526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00EAC">
              <w:rPr>
                <w:highlight w:val="yellow"/>
              </w:rPr>
              <w:t>Clauses affected 6.</w:t>
            </w:r>
            <w:r>
              <w:rPr>
                <w:highlight w:val="yellow"/>
              </w:rPr>
              <w:t>4.4, Annex A, Annex B</w:t>
            </w:r>
          </w:p>
        </w:tc>
      </w:tr>
      <w:tr w:rsidR="00800EAC" w:rsidRPr="00A75C05" w:rsidTr="00F25A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EAC" w:rsidRPr="003E736E" w:rsidRDefault="00800EAC" w:rsidP="004805B2">
            <w:pPr>
              <w:snapToGrid w:val="0"/>
              <w:spacing w:after="0" w:line="240" w:lineRule="auto"/>
            </w:pPr>
            <w: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EAC" w:rsidRPr="00A75C05" w:rsidRDefault="00C23BFF" w:rsidP="004805B2">
            <w:pPr>
              <w:snapToGrid w:val="0"/>
              <w:spacing w:after="0" w:line="240" w:lineRule="auto"/>
            </w:pPr>
            <w:hyperlink r:id="rId13" w:history="1">
              <w:r w:rsidR="00800EAC" w:rsidRPr="00A3347C">
                <w:rPr>
                  <w:rStyle w:val="Hyperlink"/>
                  <w:rFonts w:cs="Arial"/>
                </w:rPr>
                <w:t>S1-174135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EAC" w:rsidRPr="00A75C05" w:rsidRDefault="00BE18E9" w:rsidP="004805B2">
            <w:pPr>
              <w:snapToGrid w:val="0"/>
              <w:spacing w:after="0" w:line="240" w:lineRule="auto"/>
            </w:pPr>
            <w:r>
              <w:rPr>
                <w:noProof/>
              </w:rPr>
              <w:t>Nokia, UIC, 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EAC" w:rsidRPr="00A75C05" w:rsidRDefault="00800EAC" w:rsidP="004805B2">
            <w:pPr>
              <w:snapToGrid w:val="0"/>
              <w:spacing w:after="0" w:line="240" w:lineRule="auto"/>
            </w:pPr>
            <w:r>
              <w:t>CR22.280v</w:t>
            </w:r>
            <w:r w:rsidRPr="00800EAC">
              <w:t>15.1.0</w:t>
            </w:r>
            <w:r w:rsidRPr="000348A5">
              <w:t>:</w:t>
            </w:r>
            <w:r>
              <w:t xml:space="preserve"> </w:t>
            </w:r>
            <w:r w:rsidR="00BE18E9">
              <w:rPr>
                <w:noProof/>
              </w:rPr>
              <w:t xml:space="preserve">Changes relating to the </w:t>
            </w:r>
            <w:r w:rsidR="00BE18E9" w:rsidRPr="006D7CE7">
              <w:t>User regrouping</w:t>
            </w:r>
            <w:r w:rsidR="00BE18E9">
              <w:rPr>
                <w:noProof/>
              </w:rPr>
              <w:t xml:space="preserve"> section of 22.280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EAC" w:rsidRPr="003E736E" w:rsidRDefault="00800EAC" w:rsidP="004805B2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EAC" w:rsidRDefault="00800EAC" w:rsidP="004805B2">
            <w:pPr>
              <w:spacing w:after="0" w:line="240" w:lineRule="auto"/>
            </w:pPr>
            <w:r w:rsidRPr="00936DE1">
              <w:t xml:space="preserve">WI code </w:t>
            </w:r>
            <w:r>
              <w:t>MONASTERY2 Rel-16</w:t>
            </w:r>
            <w:r w:rsidR="00BE18E9">
              <w:t xml:space="preserve"> CR0049</w:t>
            </w:r>
            <w:r w:rsidRPr="00936DE1">
              <w:t xml:space="preserve">R- Cat </w:t>
            </w:r>
            <w:r w:rsidR="00BE18E9">
              <w:t>B</w:t>
            </w:r>
          </w:p>
          <w:p w:rsidR="00BE18E9" w:rsidRPr="00A75C05" w:rsidRDefault="00BE18E9" w:rsidP="004805B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00EAC">
              <w:rPr>
                <w:highlight w:val="yellow"/>
              </w:rPr>
              <w:t>Clauses affected 6.</w:t>
            </w:r>
            <w:r>
              <w:rPr>
                <w:highlight w:val="yellow"/>
              </w:rPr>
              <w:t>6.4.1, 6.4</w:t>
            </w:r>
            <w:r w:rsidRPr="00800EAC">
              <w:rPr>
                <w:highlight w:val="yellow"/>
              </w:rPr>
              <w:t>.</w:t>
            </w:r>
            <w:r>
              <w:rPr>
                <w:highlight w:val="yellow"/>
              </w:rPr>
              <w:t>4.2, Annex A, Annex B</w:t>
            </w:r>
          </w:p>
        </w:tc>
      </w:tr>
      <w:tr w:rsidR="00800EAC" w:rsidRPr="00A75C05" w:rsidTr="00F25A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EAC" w:rsidRPr="003E736E" w:rsidRDefault="00800EAC" w:rsidP="004805B2">
            <w:pPr>
              <w:snapToGrid w:val="0"/>
              <w:spacing w:after="0" w:line="240" w:lineRule="auto"/>
            </w:pPr>
            <w: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EAC" w:rsidRPr="00A75C05" w:rsidRDefault="00C23BFF" w:rsidP="004805B2">
            <w:pPr>
              <w:snapToGrid w:val="0"/>
              <w:spacing w:after="0" w:line="240" w:lineRule="auto"/>
            </w:pPr>
            <w:hyperlink r:id="rId14" w:history="1">
              <w:r w:rsidR="00800EAC" w:rsidRPr="00A3347C">
                <w:rPr>
                  <w:rStyle w:val="Hyperlink"/>
                  <w:rFonts w:cs="Arial"/>
                </w:rPr>
                <w:t>S1-174136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EAC" w:rsidRPr="00A75C05" w:rsidRDefault="00BE18E9" w:rsidP="004805B2">
            <w:pPr>
              <w:snapToGrid w:val="0"/>
              <w:spacing w:after="0" w:line="240" w:lineRule="auto"/>
            </w:pPr>
            <w:r>
              <w:t>Nokia, 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EAC" w:rsidRPr="00A75C05" w:rsidRDefault="00800EAC" w:rsidP="004805B2">
            <w:pPr>
              <w:snapToGrid w:val="0"/>
              <w:spacing w:after="0" w:line="240" w:lineRule="auto"/>
            </w:pPr>
            <w:r>
              <w:t>CR22.280v</w:t>
            </w:r>
            <w:r w:rsidRPr="00800EAC">
              <w:t>15.1.0</w:t>
            </w:r>
            <w:r w:rsidRPr="000348A5">
              <w:t>:</w:t>
            </w:r>
            <w:r>
              <w:t xml:space="preserve"> </w:t>
            </w:r>
            <w:r w:rsidR="00BE18E9">
              <w:rPr>
                <w:noProof/>
              </w:rPr>
              <w:t>Changes related to location section of 22.280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EAC" w:rsidRPr="003E736E" w:rsidRDefault="00800EAC" w:rsidP="004805B2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8E9" w:rsidRPr="00A75C05" w:rsidRDefault="00800EAC" w:rsidP="00BE18E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36DE1">
              <w:t xml:space="preserve">WI code </w:t>
            </w:r>
            <w:r>
              <w:t>MONASTERY2 Rel-16</w:t>
            </w:r>
            <w:r w:rsidR="00BE18E9">
              <w:t xml:space="preserve"> CR0050</w:t>
            </w:r>
            <w:r w:rsidRPr="00936DE1">
              <w:t xml:space="preserve">R- Cat </w:t>
            </w:r>
            <w:r w:rsidR="00665FB6">
              <w:t>B</w:t>
            </w:r>
          </w:p>
        </w:tc>
      </w:tr>
      <w:tr w:rsidR="00FC259B" w:rsidRPr="00A75C05" w:rsidTr="007A526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9B" w:rsidRPr="003E736E" w:rsidRDefault="00FC259B" w:rsidP="007A5261">
            <w:pPr>
              <w:snapToGrid w:val="0"/>
              <w:spacing w:after="0" w:line="240" w:lineRule="auto"/>
            </w:pPr>
            <w: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9B" w:rsidRPr="00A75C05" w:rsidRDefault="00C23BFF" w:rsidP="007A5261">
            <w:pPr>
              <w:snapToGrid w:val="0"/>
              <w:spacing w:after="0" w:line="240" w:lineRule="auto"/>
            </w:pPr>
            <w:hyperlink r:id="rId15" w:history="1">
              <w:r w:rsidR="00FC259B" w:rsidRPr="00A3347C">
                <w:rPr>
                  <w:rStyle w:val="Hyperlink"/>
                  <w:rFonts w:cs="Arial"/>
                </w:rPr>
                <w:t>S1-174133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9B" w:rsidRPr="00A75C05" w:rsidRDefault="00FC259B" w:rsidP="007A5261">
            <w:pPr>
              <w:snapToGrid w:val="0"/>
              <w:spacing w:after="0" w:line="240" w:lineRule="auto"/>
            </w:pPr>
            <w:r>
              <w:rPr>
                <w:noProof/>
              </w:rPr>
              <w:t>Nokia,UIC, 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9B" w:rsidRPr="00A75C05" w:rsidRDefault="00FC259B" w:rsidP="007A5261">
            <w:pPr>
              <w:snapToGrid w:val="0"/>
              <w:spacing w:after="0" w:line="240" w:lineRule="auto"/>
            </w:pPr>
            <w:r>
              <w:t>CR22.2179v</w:t>
            </w:r>
            <w:r w:rsidRPr="00800EAC">
              <w:t>15.1.0</w:t>
            </w:r>
            <w:r w:rsidRPr="000348A5">
              <w:t>:</w:t>
            </w:r>
            <w:r>
              <w:t xml:space="preserve"> </w:t>
            </w:r>
            <w:r>
              <w:rPr>
                <w:noProof/>
              </w:rPr>
              <w:t>Changes related to Call termination sections of 22.179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9B" w:rsidRPr="003E736E" w:rsidRDefault="00FC259B" w:rsidP="007A526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9B" w:rsidRDefault="00FC259B" w:rsidP="007A5261">
            <w:pPr>
              <w:spacing w:after="0" w:line="240" w:lineRule="auto"/>
            </w:pPr>
            <w:r w:rsidRPr="00936DE1">
              <w:t xml:space="preserve">WI code </w:t>
            </w:r>
            <w:r>
              <w:t>MONASTERY2 Rel-16 CR0059</w:t>
            </w:r>
            <w:r w:rsidRPr="00936DE1">
              <w:t xml:space="preserve">R- Cat </w:t>
            </w:r>
            <w:r>
              <w:t>B</w:t>
            </w:r>
          </w:p>
          <w:p w:rsidR="00FC259B" w:rsidRPr="00A75C05" w:rsidRDefault="00FC259B" w:rsidP="007A526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00EAC">
              <w:rPr>
                <w:highlight w:val="yellow"/>
              </w:rPr>
              <w:t>Clauses affected 6.2.4</w:t>
            </w:r>
          </w:p>
        </w:tc>
      </w:tr>
      <w:tr w:rsidR="00800EAC" w:rsidRPr="00A75C05" w:rsidTr="00F25A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EAC" w:rsidRPr="003E736E" w:rsidRDefault="00800EAC" w:rsidP="004805B2">
            <w:pPr>
              <w:snapToGrid w:val="0"/>
              <w:spacing w:after="0" w:line="240" w:lineRule="auto"/>
            </w:pPr>
            <w: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EAC" w:rsidRPr="00A75C05" w:rsidRDefault="00C23BFF" w:rsidP="004805B2">
            <w:pPr>
              <w:snapToGrid w:val="0"/>
              <w:spacing w:after="0" w:line="240" w:lineRule="auto"/>
            </w:pPr>
            <w:hyperlink r:id="rId16" w:history="1">
              <w:r w:rsidR="00800EAC" w:rsidRPr="00A3347C">
                <w:rPr>
                  <w:rStyle w:val="Hyperlink"/>
                  <w:rFonts w:cs="Arial"/>
                </w:rPr>
                <w:t>S1-174173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EAC" w:rsidRPr="00A75C05" w:rsidRDefault="00665FB6" w:rsidP="004805B2">
            <w:pPr>
              <w:snapToGrid w:val="0"/>
              <w:spacing w:after="0" w:line="240" w:lineRule="auto"/>
            </w:pPr>
            <w:r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EAC" w:rsidRPr="00A75C05" w:rsidRDefault="00665FB6" w:rsidP="004805B2">
            <w:pPr>
              <w:snapToGrid w:val="0"/>
              <w:spacing w:after="0" w:line="240" w:lineRule="auto"/>
            </w:pPr>
            <w:r>
              <w:t>CR22.179</w:t>
            </w:r>
            <w:r w:rsidR="00800EAC">
              <w:t>v</w:t>
            </w:r>
            <w:r w:rsidR="00800EAC" w:rsidRPr="00800EAC">
              <w:t>15.1.0</w:t>
            </w:r>
            <w:r w:rsidR="00800EAC" w:rsidRPr="000348A5">
              <w:t>:</w:t>
            </w:r>
            <w:r w:rsidR="00800EAC">
              <w:t xml:space="preserve"> </w:t>
            </w:r>
            <w:r>
              <w:rPr>
                <w:noProof/>
              </w:rPr>
              <w:t>Addition of supporting supplementary services for</w:t>
            </w:r>
            <w:r w:rsidRPr="00927529">
              <w:rPr>
                <w:noProof/>
              </w:rPr>
              <w:t xml:space="preserve"> railway communication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EAC" w:rsidRPr="003E736E" w:rsidRDefault="00800EAC" w:rsidP="004805B2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EAC" w:rsidRPr="00A75C05" w:rsidRDefault="00800EAC" w:rsidP="004805B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36DE1">
              <w:t xml:space="preserve">WI code </w:t>
            </w:r>
            <w:r>
              <w:t>MONASTERY2 Rel-16</w:t>
            </w:r>
            <w:r w:rsidR="00665FB6">
              <w:t xml:space="preserve"> CR0060</w:t>
            </w:r>
            <w:r w:rsidRPr="00936DE1">
              <w:t xml:space="preserve">R- Cat </w:t>
            </w:r>
            <w:r w:rsidR="00665FB6">
              <w:t>B</w:t>
            </w:r>
          </w:p>
        </w:tc>
      </w:tr>
      <w:tr w:rsidR="00800EAC" w:rsidRPr="00A75C05" w:rsidTr="00F25A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EAC" w:rsidRPr="003E736E" w:rsidRDefault="00800EAC" w:rsidP="004805B2">
            <w:pPr>
              <w:snapToGrid w:val="0"/>
              <w:spacing w:after="0" w:line="240" w:lineRule="auto"/>
            </w:pPr>
            <w: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EAC" w:rsidRPr="00A75C05" w:rsidRDefault="00C23BFF" w:rsidP="004805B2">
            <w:pPr>
              <w:snapToGrid w:val="0"/>
              <w:spacing w:after="0" w:line="240" w:lineRule="auto"/>
            </w:pPr>
            <w:hyperlink r:id="rId17" w:history="1">
              <w:r w:rsidR="00800EAC" w:rsidRPr="00A3347C">
                <w:rPr>
                  <w:rStyle w:val="Hyperlink"/>
                  <w:rFonts w:cs="Arial"/>
                </w:rPr>
                <w:t>S1-174175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EAC" w:rsidRPr="00A75C05" w:rsidRDefault="00665FB6" w:rsidP="004805B2">
            <w:pPr>
              <w:snapToGrid w:val="0"/>
              <w:spacing w:after="0" w:line="240" w:lineRule="auto"/>
            </w:pPr>
            <w:r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EAC" w:rsidRPr="00A75C05" w:rsidRDefault="00665FB6" w:rsidP="004805B2">
            <w:pPr>
              <w:snapToGrid w:val="0"/>
              <w:spacing w:after="0" w:line="240" w:lineRule="auto"/>
            </w:pPr>
            <w:r>
              <w:t>CR22.179</w:t>
            </w:r>
            <w:r w:rsidR="00800EAC">
              <w:t>v</w:t>
            </w:r>
            <w:r w:rsidR="00800EAC" w:rsidRPr="00800EAC">
              <w:t>15.1.0</w:t>
            </w:r>
            <w:r w:rsidR="00800EAC" w:rsidRPr="000348A5">
              <w:t>:</w:t>
            </w:r>
            <w:r w:rsidR="00800EAC">
              <w:t xml:space="preserve"> </w:t>
            </w:r>
            <w:bookmarkStart w:id="4" w:name="OLE_LINK2"/>
            <w:r>
              <w:rPr>
                <w:noProof/>
              </w:rPr>
              <w:t>Addition of</w:t>
            </w:r>
            <w:r w:rsidRPr="00927529">
              <w:rPr>
                <w:noProof/>
              </w:rPr>
              <w:t xml:space="preserve"> </w:t>
            </w:r>
            <w:r>
              <w:rPr>
                <w:noProof/>
              </w:rPr>
              <w:t>requirement on interworking</w:t>
            </w:r>
            <w:r w:rsidRPr="00927529">
              <w:rPr>
                <w:noProof/>
              </w:rPr>
              <w:t xml:space="preserve"> </w:t>
            </w:r>
            <w:r>
              <w:rPr>
                <w:noProof/>
              </w:rPr>
              <w:t>with SCP in GSM-R</w:t>
            </w:r>
            <w:bookmarkEnd w:id="4"/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EAC" w:rsidRPr="003E736E" w:rsidRDefault="00800EAC" w:rsidP="004805B2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EAC" w:rsidRPr="00A75C05" w:rsidRDefault="00800EAC" w:rsidP="004805B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36DE1">
              <w:t xml:space="preserve">WI code </w:t>
            </w:r>
            <w:r>
              <w:t>MONASTERY2 Rel-16</w:t>
            </w:r>
            <w:r w:rsidR="00665FB6">
              <w:t xml:space="preserve"> CR0061</w:t>
            </w:r>
            <w:r w:rsidRPr="00936DE1">
              <w:t xml:space="preserve">R- Cat </w:t>
            </w:r>
            <w:r w:rsidR="00665FB6">
              <w:t>B</w:t>
            </w:r>
          </w:p>
        </w:tc>
      </w:tr>
      <w:tr w:rsidR="00FC259B" w:rsidRPr="00A75C05" w:rsidTr="007A526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9B" w:rsidRPr="003E736E" w:rsidRDefault="00FC259B" w:rsidP="007A5261">
            <w:pPr>
              <w:snapToGrid w:val="0"/>
              <w:spacing w:after="0" w:line="240" w:lineRule="auto"/>
            </w:pPr>
            <w:proofErr w:type="spellStart"/>
            <w: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9B" w:rsidRPr="00A75C05" w:rsidRDefault="00C23BFF" w:rsidP="007A5261">
            <w:pPr>
              <w:snapToGrid w:val="0"/>
              <w:spacing w:after="0" w:line="240" w:lineRule="auto"/>
            </w:pPr>
            <w:hyperlink r:id="rId18" w:history="1">
              <w:r w:rsidR="00FC259B" w:rsidRPr="00A3347C">
                <w:rPr>
                  <w:rStyle w:val="Hyperlink"/>
                  <w:rFonts w:cs="Arial"/>
                </w:rPr>
                <w:t>S1-174138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9B" w:rsidRPr="00A75C05" w:rsidRDefault="00FC259B" w:rsidP="007A5261">
            <w:pPr>
              <w:snapToGrid w:val="0"/>
              <w:spacing w:after="0" w:line="240" w:lineRule="auto"/>
            </w:pPr>
            <w:r>
              <w:t>Nokia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9B" w:rsidRPr="00A75C05" w:rsidRDefault="00FC259B" w:rsidP="007A5261">
            <w:pPr>
              <w:snapToGrid w:val="0"/>
              <w:spacing w:after="0" w:line="240" w:lineRule="auto"/>
            </w:pPr>
            <w:r>
              <w:t>Skeleton: 3GPP TS 22.289 Mobile Communication System for Railways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9B" w:rsidRPr="003E736E" w:rsidRDefault="00FC259B" w:rsidP="007A526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9B" w:rsidRPr="00A75C05" w:rsidRDefault="00FC259B" w:rsidP="007A526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C259B" w:rsidRPr="00A75C05" w:rsidTr="007A526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9B" w:rsidRPr="003E736E" w:rsidRDefault="00FC259B" w:rsidP="007A5261">
            <w:pPr>
              <w:snapToGrid w:val="0"/>
              <w:spacing w:after="0" w:line="240" w:lineRule="auto"/>
            </w:pPr>
            <w:proofErr w:type="spellStart"/>
            <w: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9B" w:rsidRPr="00A75C05" w:rsidRDefault="00C23BFF" w:rsidP="007A5261">
            <w:pPr>
              <w:snapToGrid w:val="0"/>
              <w:spacing w:after="0" w:line="240" w:lineRule="auto"/>
            </w:pPr>
            <w:hyperlink r:id="rId19" w:history="1">
              <w:r w:rsidR="00FC259B" w:rsidRPr="00A3347C">
                <w:rPr>
                  <w:rStyle w:val="Hyperlink"/>
                  <w:rFonts w:cs="Arial"/>
                </w:rPr>
                <w:t>S1-174139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9B" w:rsidRPr="00A75C05" w:rsidRDefault="00FC259B" w:rsidP="007A5261">
            <w:pPr>
              <w:snapToGrid w:val="0"/>
              <w:spacing w:after="0" w:line="240" w:lineRule="auto"/>
            </w:pPr>
            <w:r>
              <w:t>Nokia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9B" w:rsidRPr="00A75C05" w:rsidRDefault="00FC259B" w:rsidP="007A5261">
            <w:pPr>
              <w:snapToGrid w:val="0"/>
              <w:spacing w:after="0" w:line="240" w:lineRule="auto"/>
            </w:pPr>
            <w:r>
              <w:t>3GPP TS 22.289 Scope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9B" w:rsidRPr="003E736E" w:rsidRDefault="00FC259B" w:rsidP="007A526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9B" w:rsidRPr="00A75C05" w:rsidRDefault="00FC259B" w:rsidP="007A526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C259B" w:rsidRPr="00A75C05" w:rsidTr="007A526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9B" w:rsidRPr="003E736E" w:rsidRDefault="00FC259B" w:rsidP="007A5261">
            <w:pPr>
              <w:snapToGrid w:val="0"/>
              <w:spacing w:after="0" w:line="240" w:lineRule="auto"/>
            </w:pPr>
            <w:proofErr w:type="spellStart"/>
            <w: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9B" w:rsidRPr="00A75C05" w:rsidRDefault="00C23BFF" w:rsidP="007A5261">
            <w:pPr>
              <w:snapToGrid w:val="0"/>
              <w:spacing w:after="0" w:line="240" w:lineRule="auto"/>
            </w:pPr>
            <w:hyperlink r:id="rId20" w:history="1">
              <w:r w:rsidR="00FC259B" w:rsidRPr="00A3347C">
                <w:rPr>
                  <w:rStyle w:val="Hyperlink"/>
                  <w:rFonts w:cs="Arial"/>
                </w:rPr>
                <w:t>S1-174216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9B" w:rsidRPr="00A75C05" w:rsidRDefault="00FC259B" w:rsidP="007A5261">
            <w:pPr>
              <w:snapToGrid w:val="0"/>
              <w:spacing w:after="0" w:line="240" w:lineRule="auto"/>
            </w:pPr>
            <w:r w:rsidRPr="001F2884">
              <w:t xml:space="preserve">ETRI, </w:t>
            </w:r>
            <w:proofErr w:type="spellStart"/>
            <w:r w:rsidRPr="001F2884">
              <w:t>Hansung</w:t>
            </w:r>
            <w:proofErr w:type="spellEnd"/>
            <w:r w:rsidRPr="001F2884">
              <w:t xml:space="preserve"> University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9B" w:rsidRPr="00A75C05" w:rsidRDefault="00FC259B" w:rsidP="007A5261">
            <w:pPr>
              <w:snapToGrid w:val="0"/>
              <w:spacing w:after="0" w:line="240" w:lineRule="auto"/>
            </w:pPr>
            <w:r w:rsidRPr="001F2884">
              <w:t>FRMCS-3GPP Terminology for MONASTERY2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9B" w:rsidRPr="003E736E" w:rsidRDefault="00FC259B" w:rsidP="007A526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9B" w:rsidRPr="00A75C05" w:rsidRDefault="00FC259B" w:rsidP="007A526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C259B" w:rsidRPr="00A75C05" w:rsidTr="007A526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9B" w:rsidRPr="003E736E" w:rsidRDefault="00FC259B" w:rsidP="007A5261">
            <w:pPr>
              <w:snapToGrid w:val="0"/>
              <w:spacing w:after="0" w:line="240" w:lineRule="auto"/>
            </w:pPr>
            <w:proofErr w:type="spellStart"/>
            <w: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9B" w:rsidRPr="00A75C05" w:rsidRDefault="00C23BFF" w:rsidP="007A5261">
            <w:pPr>
              <w:snapToGrid w:val="0"/>
              <w:spacing w:after="0" w:line="240" w:lineRule="auto"/>
            </w:pPr>
            <w:hyperlink r:id="rId21" w:history="1">
              <w:r w:rsidR="00FC259B" w:rsidRPr="00A3347C">
                <w:rPr>
                  <w:rStyle w:val="Hyperlink"/>
                  <w:rFonts w:cs="Arial"/>
                </w:rPr>
                <w:t>S1-174037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9B" w:rsidRPr="00A75C05" w:rsidRDefault="00FC259B" w:rsidP="007A5261">
            <w:pPr>
              <w:snapToGrid w:val="0"/>
              <w:spacing w:after="0" w:line="240" w:lineRule="auto"/>
            </w:pPr>
            <w:proofErr w:type="spellStart"/>
            <w:r>
              <w:t>Teleste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9B" w:rsidRPr="00A75C05" w:rsidRDefault="00FC259B" w:rsidP="007A5261">
            <w:pPr>
              <w:snapToGrid w:val="0"/>
              <w:spacing w:after="0" w:line="240" w:lineRule="auto"/>
            </w:pPr>
            <w:r w:rsidRPr="00800EAC">
              <w:t>MONASTERY2 – Descriptions and requirements for CCTV and multimedia related services.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9B" w:rsidRPr="003E736E" w:rsidRDefault="00FC259B" w:rsidP="007A5261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9B" w:rsidRPr="00A75C05" w:rsidRDefault="00FC259B" w:rsidP="007A526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2B34" w:rsidRPr="00A75C05" w:rsidTr="00AE2B3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B34" w:rsidRPr="003E736E" w:rsidRDefault="00AE2B34" w:rsidP="00AE2B34">
            <w:pPr>
              <w:snapToGrid w:val="0"/>
              <w:spacing w:after="0" w:line="240" w:lineRule="auto"/>
            </w:pPr>
            <w:proofErr w:type="spellStart"/>
            <w: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B34" w:rsidRPr="00A75C05" w:rsidRDefault="00C23BFF" w:rsidP="00AE2B34">
            <w:pPr>
              <w:snapToGrid w:val="0"/>
              <w:spacing w:after="0" w:line="240" w:lineRule="auto"/>
            </w:pPr>
            <w:hyperlink r:id="rId22" w:history="1">
              <w:r w:rsidR="00AE2B34" w:rsidRPr="00A3347C">
                <w:rPr>
                  <w:rStyle w:val="Hyperlink"/>
                  <w:rFonts w:cs="Arial"/>
                </w:rPr>
                <w:t>S1-174015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B34" w:rsidRPr="00A75C05" w:rsidRDefault="00AE2B34" w:rsidP="00AE2B34">
            <w:pPr>
              <w:snapToGrid w:val="0"/>
              <w:spacing w:after="0" w:line="240" w:lineRule="auto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B34" w:rsidRPr="002875CD" w:rsidRDefault="00AE2B34" w:rsidP="00AE2B34">
            <w:pPr>
              <w:spacing w:after="0" w:line="240" w:lineRule="auto"/>
            </w:pPr>
            <w:r w:rsidRPr="002875CD">
              <w:t xml:space="preserve">normative work for real </w:t>
            </w:r>
            <w:proofErr w:type="spellStart"/>
            <w:r w:rsidRPr="002875CD">
              <w:t>tiem</w:t>
            </w:r>
            <w:proofErr w:type="spellEnd"/>
            <w:r w:rsidRPr="002875CD">
              <w:t xml:space="preserve"> data communication for MONASTERY 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B34" w:rsidRPr="003E736E" w:rsidRDefault="00AE2B34" w:rsidP="00AE2B34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B34" w:rsidRPr="00A75C05" w:rsidRDefault="00AE2B34" w:rsidP="00AE2B3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00EAC">
              <w:rPr>
                <w:highlight w:val="yellow"/>
              </w:rPr>
              <w:t>Not available</w:t>
            </w:r>
          </w:p>
        </w:tc>
      </w:tr>
      <w:tr w:rsidR="00BD7E9D" w:rsidRPr="00B81C05" w:rsidTr="00BD7E9D">
        <w:trPr>
          <w:trHeight w:val="141"/>
        </w:trPr>
        <w:tc>
          <w:tcPr>
            <w:tcW w:w="14494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BD7E9D" w:rsidRPr="00B81C05" w:rsidRDefault="004F3D18" w:rsidP="00F57C4D">
            <w:pPr>
              <w:pStyle w:val="Heading3"/>
            </w:pPr>
            <w:r>
              <w:t>RAILWAY</w:t>
            </w:r>
            <w:r w:rsidR="00BD7E9D" w:rsidRPr="00B81C05">
              <w:t xml:space="preserve"> drafting sessio</w:t>
            </w:r>
            <w:r w:rsidR="00BD7E9D">
              <w:t>n information</w:t>
            </w:r>
            <w:r w:rsidR="004E36FE">
              <w:t xml:space="preserve"> and </w:t>
            </w:r>
            <w:r>
              <w:t xml:space="preserve">MONASTERY2 </w:t>
            </w:r>
            <w:r w:rsidR="004E36FE">
              <w:t>output</w:t>
            </w:r>
          </w:p>
        </w:tc>
      </w:tr>
      <w:tr w:rsidR="00BD7E9D" w:rsidRPr="00A75C05" w:rsidTr="00F57C4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9D" w:rsidRPr="00BD7E9D" w:rsidRDefault="00BD7E9D" w:rsidP="00F57C4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9D" w:rsidRPr="00F57C4D" w:rsidRDefault="00C23BFF" w:rsidP="00F57C4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3" w:history="1">
              <w:r w:rsidR="00BD7E9D" w:rsidRPr="00AA64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S1-174</w:t>
              </w:r>
              <w:r w:rsidR="00F57C4D" w:rsidRPr="00AA64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255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9D" w:rsidRPr="00BD7E9D" w:rsidRDefault="00BD7E9D" w:rsidP="00F57C4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 xml:space="preserve">Rapporteur </w:t>
            </w:r>
            <w:r>
              <w:rPr>
                <w:rFonts w:eastAsia="Times New Roman" w:cs="Arial"/>
                <w:szCs w:val="18"/>
                <w:lang w:eastAsia="ar-SA"/>
              </w:rPr>
              <w:t>(Nokia)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9D" w:rsidRPr="00BD7E9D" w:rsidRDefault="00BD7E9D" w:rsidP="00F57C4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TS22.289v0.1.0 to include agreements at this meeting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9D" w:rsidRPr="00BD7E9D" w:rsidRDefault="00BD7E9D" w:rsidP="00F57C4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9D" w:rsidRPr="00BD7E9D" w:rsidRDefault="00BD7E9D" w:rsidP="00F57C4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D7E9D" w:rsidRPr="00A75C05" w:rsidTr="00BD7E9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9D" w:rsidRPr="00BD7E9D" w:rsidRDefault="00BD7E9D" w:rsidP="00F57C4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9D" w:rsidRPr="00F57C4D" w:rsidRDefault="00C23BFF" w:rsidP="00F57C4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4" w:history="1">
              <w:r w:rsidR="00BD7E9D" w:rsidRPr="00AA64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S1-174</w:t>
              </w:r>
              <w:r w:rsidR="00F57C4D" w:rsidRPr="00AA64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256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9D" w:rsidRPr="00BD7E9D" w:rsidRDefault="00BD7E9D" w:rsidP="00F57C4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9D" w:rsidRPr="00BD7E9D" w:rsidRDefault="00BD7E9D" w:rsidP="00F57C4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MONASTERY2 and </w:t>
            </w:r>
            <w:r w:rsidRPr="00BD7E9D">
              <w:rPr>
                <w:rFonts w:eastAsia="Times New Roman" w:cs="Arial"/>
                <w:szCs w:val="18"/>
                <w:lang w:eastAsia="ar-SA"/>
              </w:rPr>
              <w:t>FRMCS drafting agenda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9D" w:rsidRPr="00BD7E9D" w:rsidRDefault="00BD7E9D" w:rsidP="00F57C4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9D" w:rsidRPr="00BD7E9D" w:rsidRDefault="00BD7E9D" w:rsidP="00F57C4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D7E9D" w:rsidRPr="00A75C05" w:rsidTr="00BD7E9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9D" w:rsidRPr="00BD7E9D" w:rsidRDefault="00BD7E9D" w:rsidP="00F57C4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9D" w:rsidRPr="00F57C4D" w:rsidRDefault="00C23BFF" w:rsidP="00F57C4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5" w:history="1">
              <w:r w:rsidR="00BD7E9D" w:rsidRPr="00AA64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S1-174</w:t>
              </w:r>
              <w:r w:rsidR="00F57C4D" w:rsidRPr="00AA64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257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9D" w:rsidRPr="00BD7E9D" w:rsidRDefault="00BD7E9D" w:rsidP="00F57C4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9D" w:rsidRPr="00BD7E9D" w:rsidRDefault="00BD7E9D" w:rsidP="00F57C4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MONASTERY2 and </w:t>
            </w:r>
            <w:r w:rsidRPr="00BD7E9D">
              <w:rPr>
                <w:rFonts w:eastAsia="Times New Roman" w:cs="Arial"/>
                <w:szCs w:val="18"/>
                <w:lang w:eastAsia="ar-SA"/>
              </w:rPr>
              <w:t>FRMCS drafting report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9D" w:rsidRPr="00BD7E9D" w:rsidRDefault="00BD7E9D" w:rsidP="00F57C4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E9D" w:rsidRPr="00BD7E9D" w:rsidRDefault="00BD7E9D" w:rsidP="00F57C4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36DE1" w:rsidRPr="00B04844" w:rsidTr="00F25A87">
        <w:trPr>
          <w:trHeight w:val="141"/>
        </w:trPr>
        <w:tc>
          <w:tcPr>
            <w:tcW w:w="14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936DE1" w:rsidRDefault="00936DE1" w:rsidP="00753049">
            <w:pPr>
              <w:pStyle w:val="Heading2"/>
            </w:pPr>
            <w:bookmarkStart w:id="5" w:name="_Toc414625494"/>
            <w:r>
              <w:t xml:space="preserve">Other Rel-16 </w:t>
            </w:r>
            <w:bookmarkEnd w:id="5"/>
            <w:r>
              <w:t>CRs under TEI16</w:t>
            </w:r>
          </w:p>
        </w:tc>
      </w:tr>
      <w:tr w:rsidR="004805B2" w:rsidRPr="00A75C05" w:rsidTr="00F25A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5B2" w:rsidRPr="003E736E" w:rsidRDefault="004805B2" w:rsidP="004805B2">
            <w:pPr>
              <w:snapToGrid w:val="0"/>
              <w:spacing w:after="0" w:line="240" w:lineRule="auto"/>
            </w:pPr>
            <w: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5B2" w:rsidRPr="00A75C05" w:rsidRDefault="00C23BFF" w:rsidP="004805B2">
            <w:pPr>
              <w:snapToGrid w:val="0"/>
              <w:spacing w:after="0" w:line="240" w:lineRule="auto"/>
            </w:pPr>
            <w:hyperlink r:id="rId26" w:history="1">
              <w:r w:rsidR="004805B2" w:rsidRPr="00A3347C">
                <w:rPr>
                  <w:rStyle w:val="Hyperlink"/>
                  <w:rFonts w:cs="Arial"/>
                </w:rPr>
                <w:t>S1-174030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5B2" w:rsidRPr="00A75C05" w:rsidRDefault="004805B2" w:rsidP="004805B2">
            <w:pPr>
              <w:snapToGrid w:val="0"/>
              <w:spacing w:after="0" w:line="240" w:lineRule="auto"/>
            </w:pPr>
            <w:r>
              <w:t>Home Office (UK)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5B2" w:rsidRPr="00A75C05" w:rsidRDefault="004805B2" w:rsidP="004805B2">
            <w:pPr>
              <w:snapToGrid w:val="0"/>
              <w:spacing w:after="0" w:line="240" w:lineRule="auto"/>
            </w:pPr>
            <w:r>
              <w:t>CR22.282v14.3</w:t>
            </w:r>
            <w:r w:rsidRPr="00800EAC">
              <w:t>.0</w:t>
            </w:r>
            <w:r w:rsidRPr="000348A5">
              <w:t>:</w:t>
            </w:r>
            <w:r>
              <w:t xml:space="preserve"> Addition of Privileged user functionality requirements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5B2" w:rsidRPr="003E736E" w:rsidRDefault="004805B2" w:rsidP="004805B2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5B2" w:rsidRPr="004805B2" w:rsidRDefault="004805B2" w:rsidP="004805B2">
            <w:pPr>
              <w:snapToGrid w:val="0"/>
              <w:spacing w:after="0" w:line="240" w:lineRule="auto"/>
            </w:pPr>
            <w:r w:rsidRPr="00936DE1">
              <w:t xml:space="preserve">WI code </w:t>
            </w:r>
            <w:r>
              <w:t>TEI-16 Rel-16 CR0014</w:t>
            </w:r>
            <w:r w:rsidRPr="00936DE1">
              <w:t xml:space="preserve">R- Cat </w:t>
            </w:r>
            <w:r>
              <w:t>C</w:t>
            </w:r>
          </w:p>
        </w:tc>
      </w:tr>
      <w:tr w:rsidR="004805B2" w:rsidRPr="00A75C05" w:rsidTr="00F25A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5B2" w:rsidRPr="003E736E" w:rsidRDefault="004805B2" w:rsidP="004805B2">
            <w:pPr>
              <w:snapToGrid w:val="0"/>
              <w:spacing w:after="0" w:line="240" w:lineRule="auto"/>
            </w:pPr>
            <w: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5B2" w:rsidRPr="00A75C05" w:rsidRDefault="00C23BFF" w:rsidP="004805B2">
            <w:pPr>
              <w:snapToGrid w:val="0"/>
              <w:spacing w:after="0" w:line="240" w:lineRule="auto"/>
            </w:pPr>
            <w:hyperlink r:id="rId27" w:history="1">
              <w:r w:rsidR="004805B2" w:rsidRPr="00A3347C">
                <w:rPr>
                  <w:rStyle w:val="Hyperlink"/>
                  <w:rFonts w:cs="Arial"/>
                </w:rPr>
                <w:t>S1-174031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5B2" w:rsidRPr="00A75C05" w:rsidRDefault="004805B2" w:rsidP="004805B2">
            <w:pPr>
              <w:snapToGrid w:val="0"/>
              <w:spacing w:after="0" w:line="240" w:lineRule="auto"/>
            </w:pPr>
            <w:r>
              <w:t>Home Office (UK)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5B2" w:rsidRPr="00A75C05" w:rsidRDefault="004805B2" w:rsidP="004805B2">
            <w:pPr>
              <w:snapToGrid w:val="0"/>
              <w:spacing w:after="0" w:line="240" w:lineRule="auto"/>
            </w:pPr>
            <w:r>
              <w:t>CR22.282v14.3</w:t>
            </w:r>
            <w:r w:rsidRPr="00800EAC">
              <w:t>.0</w:t>
            </w:r>
            <w:r w:rsidRPr="000348A5">
              <w:t>:</w:t>
            </w:r>
            <w:r>
              <w:t xml:space="preserve"> Addition of capability to support centralised enhanced status monitoring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5B2" w:rsidRPr="003E736E" w:rsidRDefault="004805B2" w:rsidP="004805B2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5B2" w:rsidRPr="004805B2" w:rsidRDefault="004805B2" w:rsidP="004805B2">
            <w:pPr>
              <w:snapToGrid w:val="0"/>
              <w:spacing w:after="0" w:line="240" w:lineRule="auto"/>
            </w:pPr>
            <w:r w:rsidRPr="00936DE1">
              <w:t xml:space="preserve">WI code </w:t>
            </w:r>
            <w:r>
              <w:t>TEI-16 Rel-15 CR0015</w:t>
            </w:r>
            <w:r w:rsidRPr="00936DE1">
              <w:t xml:space="preserve">R- Cat </w:t>
            </w:r>
            <w:r>
              <w:t>C</w:t>
            </w:r>
          </w:p>
        </w:tc>
      </w:tr>
      <w:tr w:rsidR="004805B2" w:rsidRPr="00A75C05" w:rsidTr="00F25A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5B2" w:rsidRPr="003E736E" w:rsidRDefault="004805B2" w:rsidP="004805B2">
            <w:pPr>
              <w:snapToGrid w:val="0"/>
              <w:spacing w:after="0" w:line="240" w:lineRule="auto"/>
            </w:pPr>
            <w: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5B2" w:rsidRPr="00A75C05" w:rsidRDefault="00C23BFF" w:rsidP="004805B2">
            <w:pPr>
              <w:snapToGrid w:val="0"/>
              <w:spacing w:after="0" w:line="240" w:lineRule="auto"/>
            </w:pPr>
            <w:hyperlink r:id="rId28" w:history="1">
              <w:r w:rsidR="004805B2" w:rsidRPr="00A3347C">
                <w:rPr>
                  <w:rStyle w:val="Hyperlink"/>
                  <w:rFonts w:cs="Arial"/>
                </w:rPr>
                <w:t>S1-174215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5B2" w:rsidRPr="00A75C05" w:rsidRDefault="004805B2" w:rsidP="004805B2">
            <w:pPr>
              <w:snapToGrid w:val="0"/>
              <w:spacing w:after="0" w:line="240" w:lineRule="auto"/>
            </w:pPr>
            <w:r>
              <w:t>The Police of the Netherlands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5B2" w:rsidRPr="00A75C05" w:rsidRDefault="004805B2" w:rsidP="004805B2">
            <w:pPr>
              <w:snapToGrid w:val="0"/>
              <w:spacing w:after="0" w:line="240" w:lineRule="auto"/>
            </w:pPr>
            <w:r>
              <w:t>CR22.281v</w:t>
            </w:r>
            <w:r w:rsidRPr="00800EAC">
              <w:t>15</w:t>
            </w:r>
            <w:r>
              <w:t>.0</w:t>
            </w:r>
            <w:r w:rsidRPr="00800EAC">
              <w:t>.0</w:t>
            </w:r>
            <w:r w:rsidRPr="000348A5">
              <w:t>:</w:t>
            </w:r>
            <w:r>
              <w:t xml:space="preserve"> </w:t>
            </w:r>
            <w:proofErr w:type="spellStart"/>
            <w:r>
              <w:t>MCVideo</w:t>
            </w:r>
            <w:proofErr w:type="spellEnd"/>
            <w:r>
              <w:t xml:space="preserve"> push text correction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5B2" w:rsidRPr="003E736E" w:rsidRDefault="004805B2" w:rsidP="004805B2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5B2" w:rsidRPr="004805B2" w:rsidRDefault="004805B2" w:rsidP="004805B2">
            <w:pPr>
              <w:snapToGrid w:val="0"/>
              <w:spacing w:after="0" w:line="240" w:lineRule="auto"/>
            </w:pPr>
            <w:r w:rsidRPr="00936DE1">
              <w:t xml:space="preserve">WI code </w:t>
            </w:r>
            <w:r>
              <w:t>TEI-16 Rel-16 CR0018</w:t>
            </w:r>
            <w:r w:rsidRPr="00936DE1">
              <w:t xml:space="preserve">R- Cat </w:t>
            </w:r>
            <w:r>
              <w:t>D</w:t>
            </w:r>
          </w:p>
        </w:tc>
      </w:tr>
      <w:tr w:rsidR="00936DE1" w:rsidRPr="00B04844" w:rsidTr="00F25A87">
        <w:trPr>
          <w:trHeight w:val="141"/>
        </w:trPr>
        <w:tc>
          <w:tcPr>
            <w:tcW w:w="14494" w:type="dxa"/>
            <w:gridSpan w:val="6"/>
            <w:shd w:val="clear" w:color="auto" w:fill="F2F2F2"/>
          </w:tcPr>
          <w:p w:rsidR="00936DE1" w:rsidRPr="00F45489" w:rsidRDefault="00936DE1" w:rsidP="00753049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6" w:name="_Toc414625495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Study Item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6"/>
          </w:p>
        </w:tc>
      </w:tr>
      <w:tr w:rsidR="00936DE1" w:rsidRPr="00B04844" w:rsidTr="00F25A87">
        <w:trPr>
          <w:trHeight w:val="141"/>
        </w:trPr>
        <w:tc>
          <w:tcPr>
            <w:tcW w:w="14494" w:type="dxa"/>
            <w:gridSpan w:val="6"/>
            <w:tcBorders>
              <w:bottom w:val="nil"/>
            </w:tcBorders>
            <w:shd w:val="clear" w:color="auto" w:fill="F2F2F2"/>
          </w:tcPr>
          <w:p w:rsidR="00936DE1" w:rsidRPr="00F45489" w:rsidRDefault="00936DE1" w:rsidP="00753049">
            <w:pPr>
              <w:pStyle w:val="Heading2"/>
            </w:pPr>
            <w:r w:rsidRPr="004070E3">
              <w:t>FS_FRMCS</w:t>
            </w:r>
            <w:r>
              <w:t xml:space="preserve">2: </w:t>
            </w:r>
            <w:r w:rsidRPr="004070E3">
              <w:t>Study on Future Railway Mobile Communication System</w:t>
            </w:r>
            <w:r>
              <w:t xml:space="preserve"> 2</w:t>
            </w:r>
            <w:r w:rsidRPr="004070E3">
              <w:t xml:space="preserve"> </w:t>
            </w:r>
            <w:r>
              <w:t>[</w:t>
            </w:r>
            <w:r w:rsidRPr="000E2CEF">
              <w:rPr>
                <w:bCs/>
              </w:rPr>
              <w:t>SP-170588</w:t>
            </w:r>
            <w:r>
              <w:rPr>
                <w:bCs/>
              </w:rPr>
              <w:t>]</w:t>
            </w:r>
          </w:p>
        </w:tc>
      </w:tr>
      <w:tr w:rsidR="00936DE1" w:rsidRPr="00B04844" w:rsidTr="00F25A87">
        <w:trPr>
          <w:trHeight w:val="141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936DE1" w:rsidRPr="004067FF" w:rsidRDefault="00936DE1" w:rsidP="00753049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936DE1" w:rsidRPr="00411066" w:rsidRDefault="00936DE1" w:rsidP="0075304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TR22.889v16.0.0</w:t>
            </w:r>
          </w:p>
          <w:p w:rsidR="00936DE1" w:rsidRPr="00411066" w:rsidRDefault="00936DE1" w:rsidP="0075304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SA#80 (06/2018)</w:t>
            </w:r>
          </w:p>
          <w:p w:rsidR="00936DE1" w:rsidRDefault="00936DE1" w:rsidP="0075304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20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936DE1" w:rsidRPr="004070E3" w:rsidRDefault="00936DE1" w:rsidP="0075304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NOTE :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proposed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updates of TR22.889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need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to use the CR format, as TR22.889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is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an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approved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TR</w:t>
            </w:r>
          </w:p>
          <w:p w:rsidR="00936DE1" w:rsidRPr="004070E3" w:rsidRDefault="00936DE1" w:rsidP="00753049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9E7BA1" w:rsidRPr="00A75C05" w:rsidTr="00AE2B3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A1" w:rsidRPr="003E736E" w:rsidRDefault="009E7BA1" w:rsidP="00AE2B34">
            <w:pPr>
              <w:snapToGrid w:val="0"/>
              <w:spacing w:after="0" w:line="240" w:lineRule="auto"/>
            </w:pPr>
            <w: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A1" w:rsidRPr="00A52207" w:rsidRDefault="00C23BFF" w:rsidP="00AE2B34">
            <w:pPr>
              <w:snapToGrid w:val="0"/>
              <w:spacing w:after="0" w:line="240" w:lineRule="auto"/>
            </w:pPr>
            <w:hyperlink r:id="rId29" w:history="1">
              <w:r w:rsidR="009E7BA1" w:rsidRPr="00A3347C">
                <w:rPr>
                  <w:rStyle w:val="Hyperlink"/>
                  <w:rFonts w:cs="Arial"/>
                </w:rPr>
                <w:t>S1-174149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A1" w:rsidRPr="00A75C05" w:rsidRDefault="009E7BA1" w:rsidP="00AE2B34">
            <w:pPr>
              <w:snapToGrid w:val="0"/>
              <w:spacing w:after="0" w:line="240" w:lineRule="auto"/>
            </w:pPr>
            <w:r w:rsidRPr="009E7BA1">
              <w:t xml:space="preserve">ETRI, </w:t>
            </w:r>
            <w:proofErr w:type="spellStart"/>
            <w:r w:rsidRPr="009E7BA1">
              <w:t>Hansung</w:t>
            </w:r>
            <w:proofErr w:type="spellEnd"/>
            <w:r w:rsidRPr="009E7BA1">
              <w:t xml:space="preserve"> University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A1" w:rsidRPr="00A75C05" w:rsidRDefault="009E7BA1" w:rsidP="00AE2B34">
            <w:pPr>
              <w:tabs>
                <w:tab w:val="center" w:pos="2089"/>
              </w:tabs>
              <w:snapToGrid w:val="0"/>
              <w:spacing w:after="0" w:line="240" w:lineRule="auto"/>
            </w:pPr>
            <w:r>
              <w:t>CR22.889v16.0</w:t>
            </w:r>
            <w:r w:rsidRPr="00800EAC">
              <w:t>.0</w:t>
            </w:r>
            <w:r w:rsidRPr="000348A5">
              <w:t>:</w:t>
            </w:r>
            <w:r>
              <w:t xml:space="preserve"> </w:t>
            </w:r>
            <w:r w:rsidRPr="009E7BA1">
              <w:t>FRMCS-3GPP Terminology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A1" w:rsidRPr="003E736E" w:rsidRDefault="009E7BA1" w:rsidP="00AE2B34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A1" w:rsidRDefault="009E7BA1" w:rsidP="00AE2B34">
            <w:pPr>
              <w:snapToGrid w:val="0"/>
              <w:spacing w:after="0" w:line="240" w:lineRule="auto"/>
              <w:rPr>
                <w:highlight w:val="yellow"/>
              </w:rPr>
            </w:pPr>
            <w:r w:rsidRPr="00936DE1">
              <w:t xml:space="preserve">WI code </w:t>
            </w:r>
            <w:r>
              <w:t>FS_FRMCS Rel-16 CR00</w:t>
            </w:r>
            <w:r w:rsidR="00F853B0">
              <w:t>4</w:t>
            </w:r>
            <w:r>
              <w:t>1</w:t>
            </w:r>
            <w:r w:rsidRPr="00936DE1">
              <w:t xml:space="preserve">R- Cat </w:t>
            </w:r>
            <w:r w:rsidRPr="009E7BA1">
              <w:rPr>
                <w:highlight w:val="yellow"/>
              </w:rPr>
              <w:t>D</w:t>
            </w:r>
          </w:p>
          <w:p w:rsidR="009E7BA1" w:rsidRPr="004805B2" w:rsidRDefault="009E7BA1" w:rsidP="00AE2B34">
            <w:pPr>
              <w:snapToGrid w:val="0"/>
              <w:spacing w:after="0" w:line="240" w:lineRule="auto"/>
            </w:pPr>
            <w:r w:rsidRPr="009E7BA1">
              <w:rPr>
                <w:highlight w:val="yellow"/>
              </w:rPr>
              <w:t>Changing / adding terminology is not editorial. Suggest B</w:t>
            </w:r>
          </w:p>
        </w:tc>
      </w:tr>
      <w:tr w:rsidR="009E7BA1" w:rsidRPr="00A75C05" w:rsidTr="00AE2B3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A1" w:rsidRPr="003E736E" w:rsidRDefault="009E7BA1" w:rsidP="00AE2B34">
            <w:pPr>
              <w:snapToGrid w:val="0"/>
              <w:spacing w:after="0" w:line="240" w:lineRule="auto"/>
            </w:pPr>
            <w: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A1" w:rsidRPr="00A52207" w:rsidRDefault="00C23BFF" w:rsidP="00AE2B34">
            <w:pPr>
              <w:snapToGrid w:val="0"/>
              <w:spacing w:after="0" w:line="240" w:lineRule="auto"/>
            </w:pPr>
            <w:hyperlink r:id="rId30" w:history="1">
              <w:r w:rsidR="009E7BA1" w:rsidRPr="00A3347C">
                <w:rPr>
                  <w:rStyle w:val="Hyperlink"/>
                  <w:rFonts w:cs="Arial"/>
                </w:rPr>
                <w:t>S1-174052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A1" w:rsidRPr="00A75C05" w:rsidRDefault="009E7BA1" w:rsidP="00AE2B34">
            <w:pPr>
              <w:snapToGrid w:val="0"/>
              <w:spacing w:after="0" w:line="240" w:lineRule="auto"/>
            </w:pPr>
            <w:r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A1" w:rsidRPr="00A75C05" w:rsidRDefault="009E7BA1" w:rsidP="00AE2B34">
            <w:pPr>
              <w:snapToGrid w:val="0"/>
              <w:spacing w:after="0" w:line="240" w:lineRule="auto"/>
            </w:pPr>
            <w:r>
              <w:t>CR22.889v16.0</w:t>
            </w:r>
            <w:r w:rsidRPr="00800EAC">
              <w:t>.0</w:t>
            </w:r>
            <w:r w:rsidRPr="000348A5">
              <w:t>:</w:t>
            </w:r>
            <w:r>
              <w:t xml:space="preserve"> </w:t>
            </w:r>
            <w:bookmarkStart w:id="7" w:name="OLE_LINK9"/>
            <w:bookmarkStart w:id="8" w:name="OLE_LINK16"/>
            <w:r w:rsidRPr="00431705">
              <w:rPr>
                <w:noProof/>
              </w:rPr>
              <w:t>Update on the Multi-train voice communication for Drivers including Ground FRMCS User(s)</w:t>
            </w:r>
            <w:bookmarkEnd w:id="7"/>
            <w:bookmarkEnd w:id="8"/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A1" w:rsidRPr="003E736E" w:rsidRDefault="009E7BA1" w:rsidP="00AE2B34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A1" w:rsidRPr="004805B2" w:rsidRDefault="009E7BA1" w:rsidP="00AE2B34">
            <w:pPr>
              <w:snapToGrid w:val="0"/>
              <w:spacing w:after="0" w:line="240" w:lineRule="auto"/>
            </w:pPr>
            <w:r w:rsidRPr="00936DE1">
              <w:t xml:space="preserve">WI code </w:t>
            </w:r>
            <w:r>
              <w:t>FS_FRMCS Rel-16 CR0040</w:t>
            </w:r>
            <w:r w:rsidRPr="00936DE1">
              <w:t xml:space="preserve">R- Cat </w:t>
            </w:r>
            <w:r>
              <w:t>C</w:t>
            </w:r>
          </w:p>
        </w:tc>
      </w:tr>
      <w:tr w:rsidR="00497E2D" w:rsidRPr="00A75C05" w:rsidTr="00AE2B3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E2D" w:rsidRPr="003E736E" w:rsidRDefault="00497E2D" w:rsidP="00AE2B34">
            <w:pPr>
              <w:snapToGrid w:val="0"/>
              <w:spacing w:after="0" w:line="240" w:lineRule="auto"/>
            </w:pPr>
            <w: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E2D" w:rsidRPr="00A52207" w:rsidRDefault="00C23BFF" w:rsidP="00AE2B34">
            <w:pPr>
              <w:snapToGrid w:val="0"/>
              <w:spacing w:after="0" w:line="240" w:lineRule="auto"/>
            </w:pPr>
            <w:hyperlink r:id="rId31" w:history="1">
              <w:r w:rsidR="00497E2D" w:rsidRPr="00A3347C">
                <w:rPr>
                  <w:rStyle w:val="Hyperlink"/>
                  <w:rFonts w:cs="Arial"/>
                </w:rPr>
                <w:t>S1-174013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E2D" w:rsidRPr="00A75C05" w:rsidRDefault="00497E2D" w:rsidP="00AE2B34">
            <w:pPr>
              <w:snapToGrid w:val="0"/>
              <w:spacing w:after="0" w:line="240" w:lineRule="auto"/>
            </w:pPr>
            <w:r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E2D" w:rsidRPr="00A75C05" w:rsidRDefault="00497E2D" w:rsidP="00AE2B34">
            <w:pPr>
              <w:snapToGrid w:val="0"/>
              <w:spacing w:after="0" w:line="240" w:lineRule="auto"/>
            </w:pPr>
            <w:r>
              <w:t>CR22.889v16.0</w:t>
            </w:r>
            <w:r w:rsidRPr="00800EAC">
              <w:t>.0</w:t>
            </w:r>
            <w:r w:rsidRPr="000348A5">
              <w:t>:</w:t>
            </w:r>
            <w:r>
              <w:t xml:space="preserve"> </w:t>
            </w:r>
            <w:bookmarkStart w:id="9" w:name="OLE_LINK249"/>
            <w:bookmarkStart w:id="10" w:name="OLE_LINK250"/>
            <w:r>
              <w:rPr>
                <w:noProof/>
                <w:lang w:val="en-US" w:eastAsia="zh-CN"/>
              </w:rPr>
              <w:t>M</w:t>
            </w:r>
            <w:r>
              <w:rPr>
                <w:rFonts w:hint="eastAsia"/>
                <w:noProof/>
                <w:lang w:val="en-US" w:eastAsia="zh-CN"/>
              </w:rPr>
              <w:t xml:space="preserve">oving the </w:t>
            </w:r>
            <w:r>
              <w:rPr>
                <w:noProof/>
                <w:lang w:val="en-US" w:eastAsia="zh-CN"/>
              </w:rPr>
              <w:t xml:space="preserve">real time data communication scenario from </w:t>
            </w:r>
            <w:r>
              <w:rPr>
                <w:rFonts w:hint="eastAsia"/>
                <w:noProof/>
                <w:lang w:val="en-US" w:eastAsia="zh-CN"/>
              </w:rPr>
              <w:t xml:space="preserve">section 7.4 </w:t>
            </w:r>
            <w:r>
              <w:rPr>
                <w:noProof/>
                <w:lang w:val="en-US" w:eastAsia="zh-CN"/>
              </w:rPr>
              <w:t>to</w:t>
            </w: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 xml:space="preserve">Critical Communication </w:t>
            </w:r>
            <w:r>
              <w:rPr>
                <w:rFonts w:hint="eastAsia"/>
                <w:noProof/>
                <w:lang w:val="en-US" w:eastAsia="zh-CN"/>
              </w:rPr>
              <w:t>section 6</w:t>
            </w:r>
            <w:bookmarkEnd w:id="9"/>
            <w:bookmarkEnd w:id="10"/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E2D" w:rsidRPr="003E736E" w:rsidRDefault="00497E2D" w:rsidP="00AE2B34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E2D" w:rsidRPr="004805B2" w:rsidRDefault="00497E2D" w:rsidP="00AE2B34">
            <w:pPr>
              <w:snapToGrid w:val="0"/>
              <w:spacing w:after="0" w:line="240" w:lineRule="auto"/>
            </w:pPr>
            <w:r w:rsidRPr="00936DE1">
              <w:t xml:space="preserve">WI code </w:t>
            </w:r>
            <w:r>
              <w:t>FS_FRMCS Rel-16 CR0033</w:t>
            </w:r>
            <w:r w:rsidRPr="00936DE1">
              <w:t xml:space="preserve">R- Cat </w:t>
            </w:r>
            <w:r>
              <w:t>D</w:t>
            </w:r>
          </w:p>
        </w:tc>
      </w:tr>
      <w:tr w:rsidR="006E0CFA" w:rsidRPr="00A75C05" w:rsidTr="006E0CF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CFA" w:rsidRPr="003E736E" w:rsidRDefault="006E0CFA" w:rsidP="006E0CFA">
            <w:pPr>
              <w:snapToGrid w:val="0"/>
              <w:spacing w:after="0" w:line="240" w:lineRule="auto"/>
            </w:pPr>
            <w: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CFA" w:rsidRPr="00A52207" w:rsidRDefault="00C23BFF" w:rsidP="006E0CFA">
            <w:pPr>
              <w:snapToGrid w:val="0"/>
              <w:spacing w:after="0" w:line="240" w:lineRule="auto"/>
            </w:pPr>
            <w:hyperlink r:id="rId32" w:history="1">
              <w:r w:rsidR="006E0CFA" w:rsidRPr="00A3347C">
                <w:rPr>
                  <w:rStyle w:val="Hyperlink"/>
                  <w:rFonts w:cs="Arial"/>
                </w:rPr>
                <w:t>S1-174011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CFA" w:rsidRPr="00A75C05" w:rsidRDefault="00A3347C" w:rsidP="006E0CFA">
            <w:pPr>
              <w:snapToGrid w:val="0"/>
              <w:spacing w:after="0" w:line="240" w:lineRule="auto"/>
            </w:pPr>
            <w:r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CFA" w:rsidRPr="00A75C05" w:rsidRDefault="006E0CFA" w:rsidP="006E0CFA">
            <w:pPr>
              <w:snapToGrid w:val="0"/>
              <w:spacing w:after="0" w:line="240" w:lineRule="auto"/>
            </w:pPr>
            <w:r>
              <w:t>CR22.889v16.0</w:t>
            </w:r>
            <w:r w:rsidRPr="00800EAC">
              <w:t>.0</w:t>
            </w:r>
            <w:r w:rsidRPr="000348A5">
              <w:t>:</w:t>
            </w:r>
            <w:r>
              <w:t xml:space="preserve"> </w:t>
            </w:r>
            <w:r w:rsidR="00A3347C">
              <w:rPr>
                <w:rFonts w:hint="eastAsia"/>
                <w:noProof/>
                <w:lang w:val="en-US" w:eastAsia="zh-CN"/>
              </w:rPr>
              <w:t xml:space="preserve">Train Operation System </w:t>
            </w:r>
            <w:r w:rsidR="00A3347C">
              <w:rPr>
                <w:rFonts w:hint="eastAsia"/>
                <w:noProof/>
                <w:lang w:val="en-US" w:eastAsia="zh-CN"/>
              </w:rPr>
              <w:lastRenderedPageBreak/>
              <w:t xml:space="preserve">Communication related </w:t>
            </w:r>
            <w:r w:rsidR="00A3347C">
              <w:rPr>
                <w:noProof/>
                <w:lang w:val="en-US" w:eastAsia="zh-CN"/>
              </w:rPr>
              <w:t xml:space="preserve">data communication </w:t>
            </w:r>
            <w:r w:rsidR="00A3347C">
              <w:rPr>
                <w:rFonts w:hint="eastAsia"/>
                <w:noProof/>
                <w:lang w:val="en-US" w:eastAsia="zh-CN"/>
              </w:rPr>
              <w:t>use cases</w:t>
            </w:r>
            <w:r w:rsidR="00A3347C">
              <w:rPr>
                <w:noProof/>
                <w:lang w:val="en-US" w:eastAsia="zh-CN"/>
              </w:rPr>
              <w:t xml:space="preserve"> for section 6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CFA" w:rsidRPr="003E736E" w:rsidRDefault="006E0CFA" w:rsidP="006E0CFA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CFA" w:rsidRPr="004805B2" w:rsidRDefault="006E0CFA" w:rsidP="006E0CFA">
            <w:pPr>
              <w:snapToGrid w:val="0"/>
              <w:spacing w:after="0" w:line="240" w:lineRule="auto"/>
            </w:pPr>
            <w:r w:rsidRPr="00936DE1">
              <w:t xml:space="preserve">WI code </w:t>
            </w:r>
            <w:r>
              <w:t>FS_FRMCS Rel-16 CR00</w:t>
            </w:r>
            <w:r w:rsidR="00A3347C">
              <w:t>3</w:t>
            </w:r>
            <w:r>
              <w:t>1</w:t>
            </w:r>
            <w:r w:rsidRPr="00936DE1">
              <w:t xml:space="preserve">R- </w:t>
            </w:r>
            <w:r w:rsidRPr="00936DE1">
              <w:lastRenderedPageBreak/>
              <w:t xml:space="preserve">Cat </w:t>
            </w:r>
            <w:r>
              <w:t>B</w:t>
            </w:r>
          </w:p>
        </w:tc>
      </w:tr>
      <w:tr w:rsidR="00497E2D" w:rsidRPr="00A75C05" w:rsidTr="00AE2B3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E2D" w:rsidRPr="003E736E" w:rsidRDefault="00497E2D" w:rsidP="00AE2B34">
            <w:pPr>
              <w:snapToGrid w:val="0"/>
              <w:spacing w:after="0" w:line="240" w:lineRule="auto"/>
            </w:pPr>
            <w:r>
              <w:lastRenderedPageBreak/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E2D" w:rsidRPr="00A52207" w:rsidRDefault="00C23BFF" w:rsidP="00AE2B34">
            <w:pPr>
              <w:snapToGrid w:val="0"/>
              <w:spacing w:after="0" w:line="240" w:lineRule="auto"/>
            </w:pPr>
            <w:hyperlink r:id="rId33" w:history="1">
              <w:r w:rsidR="00497E2D" w:rsidRPr="00A3347C">
                <w:rPr>
                  <w:rStyle w:val="Hyperlink"/>
                  <w:rFonts w:cs="Arial"/>
                </w:rPr>
                <w:t>S1-174050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E2D" w:rsidRPr="00A75C05" w:rsidRDefault="00497E2D" w:rsidP="00AE2B34">
            <w:pPr>
              <w:snapToGrid w:val="0"/>
              <w:spacing w:after="0" w:line="240" w:lineRule="auto"/>
            </w:pPr>
            <w:r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E2D" w:rsidRPr="00A75C05" w:rsidRDefault="00497E2D" w:rsidP="00AE2B34">
            <w:pPr>
              <w:snapToGrid w:val="0"/>
              <w:spacing w:after="0" w:line="240" w:lineRule="auto"/>
            </w:pPr>
            <w:r>
              <w:t>CR22.889v16.0</w:t>
            </w:r>
            <w:r w:rsidRPr="00800EAC">
              <w:t>.0</w:t>
            </w:r>
            <w:r w:rsidRPr="000348A5">
              <w:t>:</w:t>
            </w:r>
            <w:r>
              <w:t xml:space="preserve"> </w:t>
            </w:r>
            <w:r w:rsidRPr="00827257">
              <w:rPr>
                <w:lang w:eastAsia="en-GB"/>
              </w:rPr>
              <w:t xml:space="preserve">Use case on supporting On-train </w:t>
            </w:r>
            <w:r w:rsidRPr="00827257">
              <w:rPr>
                <w:rFonts w:hint="eastAsia"/>
                <w:lang w:eastAsia="zh-CN"/>
              </w:rPr>
              <w:t>incoming</w:t>
            </w:r>
            <w:r w:rsidRPr="00827257">
              <w:rPr>
                <w:lang w:eastAsia="en-GB"/>
              </w:rPr>
              <w:t xml:space="preserve"> voice </w:t>
            </w:r>
            <w:r w:rsidRPr="00827257">
              <w:rPr>
                <w:rFonts w:hint="eastAsia"/>
                <w:lang w:eastAsia="zh-CN"/>
              </w:rPr>
              <w:t xml:space="preserve">or video </w:t>
            </w:r>
            <w:r w:rsidRPr="00827257">
              <w:rPr>
                <w:lang w:eastAsia="en-GB"/>
              </w:rPr>
              <w:t xml:space="preserve">communication from the </w:t>
            </w:r>
            <w:r>
              <w:rPr>
                <w:lang w:eastAsia="en-GB"/>
              </w:rPr>
              <w:t xml:space="preserve"> </w:t>
            </w:r>
            <w:r w:rsidRPr="00827257">
              <w:rPr>
                <w:lang w:eastAsia="en-GB"/>
              </w:rPr>
              <w:t xml:space="preserve">Controller(s) of the train towards the </w:t>
            </w:r>
            <w:r w:rsidRPr="00827257">
              <w:rPr>
                <w:rFonts w:hint="eastAsia"/>
                <w:lang w:eastAsia="zh-CN"/>
              </w:rPr>
              <w:t>drivers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E2D" w:rsidRPr="003E736E" w:rsidRDefault="00497E2D" w:rsidP="00AE2B34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E2D" w:rsidRPr="004805B2" w:rsidRDefault="00497E2D" w:rsidP="00AE2B34">
            <w:pPr>
              <w:snapToGrid w:val="0"/>
              <w:spacing w:after="0" w:line="240" w:lineRule="auto"/>
            </w:pPr>
            <w:r w:rsidRPr="00936DE1">
              <w:t xml:space="preserve">WI code </w:t>
            </w:r>
            <w:r>
              <w:t>FS_FRMCS Rel-16 CR0038</w:t>
            </w:r>
            <w:r w:rsidRPr="00936DE1">
              <w:t xml:space="preserve">R- Cat </w:t>
            </w:r>
            <w:r>
              <w:t>B</w:t>
            </w:r>
          </w:p>
        </w:tc>
      </w:tr>
      <w:tr w:rsidR="002510D1" w:rsidRPr="00A75C05" w:rsidTr="00AE2B3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0D1" w:rsidRPr="003E736E" w:rsidRDefault="002510D1" w:rsidP="00AE2B34">
            <w:pPr>
              <w:snapToGrid w:val="0"/>
              <w:spacing w:after="0" w:line="240" w:lineRule="auto"/>
            </w:pPr>
            <w: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0D1" w:rsidRPr="00A52207" w:rsidRDefault="00C23BFF" w:rsidP="00AE2B34">
            <w:pPr>
              <w:snapToGrid w:val="0"/>
              <w:spacing w:after="0" w:line="240" w:lineRule="auto"/>
            </w:pPr>
            <w:hyperlink r:id="rId34" w:history="1">
              <w:r w:rsidR="002510D1" w:rsidRPr="00A3347C">
                <w:rPr>
                  <w:rStyle w:val="Hyperlink"/>
                  <w:rFonts w:cs="Arial"/>
                </w:rPr>
                <w:t>S1-174162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0D1" w:rsidRPr="00A75C05" w:rsidRDefault="002510D1" w:rsidP="00AE2B34">
            <w:pPr>
              <w:snapToGrid w:val="0"/>
              <w:spacing w:after="0" w:line="240" w:lineRule="auto"/>
            </w:pPr>
            <w:r>
              <w:rPr>
                <w:noProof/>
              </w:rPr>
              <w:t>UIC, Nokia, Kapsch Carrier 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0D1" w:rsidRPr="00A75C05" w:rsidRDefault="002510D1" w:rsidP="00AE2B34">
            <w:pPr>
              <w:snapToGrid w:val="0"/>
              <w:spacing w:after="0" w:line="240" w:lineRule="auto"/>
            </w:pPr>
            <w:r>
              <w:t>CR22.889v16.0</w:t>
            </w:r>
            <w:r w:rsidRPr="00800EAC">
              <w:t>.0</w:t>
            </w:r>
            <w:r w:rsidRPr="000348A5">
              <w:t>:</w:t>
            </w:r>
            <w:r>
              <w:t xml:space="preserve"> </w:t>
            </w:r>
            <w:r>
              <w:rPr>
                <w:noProof/>
              </w:rPr>
              <w:t>Automatic Train Control data communication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0D1" w:rsidRPr="003E736E" w:rsidRDefault="002510D1" w:rsidP="00AE2B34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0D1" w:rsidRDefault="002510D1" w:rsidP="00AE2B34">
            <w:pPr>
              <w:snapToGrid w:val="0"/>
              <w:spacing w:after="0" w:line="240" w:lineRule="auto"/>
            </w:pPr>
            <w:r w:rsidRPr="00936DE1">
              <w:t xml:space="preserve">WI code </w:t>
            </w:r>
            <w:r>
              <w:t>FS_FRMCS Rel-16 CR0048</w:t>
            </w:r>
            <w:r w:rsidRPr="00936DE1">
              <w:t xml:space="preserve">R- Cat </w:t>
            </w:r>
            <w:r>
              <w:t>B</w:t>
            </w:r>
          </w:p>
          <w:p w:rsidR="002510D1" w:rsidRPr="002510D1" w:rsidRDefault="002510D1" w:rsidP="00AE2B34">
            <w:pPr>
              <w:snapToGrid w:val="0"/>
              <w:spacing w:after="0" w:line="240" w:lineRule="auto"/>
              <w:rPr>
                <w:highlight w:val="yellow"/>
              </w:rPr>
            </w:pPr>
            <w:r w:rsidRPr="002510D1">
              <w:rPr>
                <w:highlight w:val="yellow"/>
              </w:rPr>
              <w:t>Resolve question marks in source list</w:t>
            </w:r>
          </w:p>
          <w:p w:rsidR="002510D1" w:rsidRPr="004805B2" w:rsidRDefault="002510D1" w:rsidP="00AE2B34">
            <w:pPr>
              <w:snapToGrid w:val="0"/>
              <w:spacing w:after="0" w:line="240" w:lineRule="auto"/>
            </w:pPr>
            <w:r w:rsidRPr="002510D1">
              <w:rPr>
                <w:highlight w:val="yellow"/>
              </w:rPr>
              <w:t>Clauses affected 6.x</w:t>
            </w:r>
          </w:p>
        </w:tc>
      </w:tr>
      <w:tr w:rsidR="006E0CFA" w:rsidRPr="00A75C05" w:rsidTr="006E0CF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CFA" w:rsidRPr="003E736E" w:rsidRDefault="006E0CFA" w:rsidP="006E0CFA">
            <w:pPr>
              <w:snapToGrid w:val="0"/>
              <w:spacing w:after="0" w:line="240" w:lineRule="auto"/>
            </w:pPr>
            <w: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CFA" w:rsidRPr="00A52207" w:rsidRDefault="00C23BFF" w:rsidP="006E0CFA">
            <w:pPr>
              <w:snapToGrid w:val="0"/>
              <w:spacing w:after="0" w:line="240" w:lineRule="auto"/>
            </w:pPr>
            <w:hyperlink r:id="rId35" w:history="1">
              <w:r w:rsidR="006E0CFA" w:rsidRPr="00A3347C">
                <w:rPr>
                  <w:rStyle w:val="Hyperlink"/>
                  <w:rFonts w:cs="Arial"/>
                </w:rPr>
                <w:t>S1-174012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CFA" w:rsidRPr="00A75C05" w:rsidRDefault="00A3347C" w:rsidP="006E0CFA">
            <w:pPr>
              <w:snapToGrid w:val="0"/>
              <w:spacing w:after="0" w:line="240" w:lineRule="auto"/>
            </w:pPr>
            <w:r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CFA" w:rsidRPr="00A75C05" w:rsidRDefault="006E0CFA" w:rsidP="006E0CFA">
            <w:pPr>
              <w:snapToGrid w:val="0"/>
              <w:spacing w:after="0" w:line="240" w:lineRule="auto"/>
            </w:pPr>
            <w:r>
              <w:t>CR22.889v16.0</w:t>
            </w:r>
            <w:r w:rsidRPr="00800EAC">
              <w:t>.0</w:t>
            </w:r>
            <w:r w:rsidRPr="000348A5">
              <w:t>:</w:t>
            </w:r>
            <w:r>
              <w:t xml:space="preserve"> </w:t>
            </w:r>
            <w:bookmarkStart w:id="11" w:name="OLE_LINK252"/>
            <w:bookmarkStart w:id="12" w:name="OLE_LINK253"/>
            <w:r w:rsidR="00A3347C">
              <w:rPr>
                <w:rFonts w:hint="eastAsia"/>
                <w:noProof/>
                <w:lang w:val="en-US" w:eastAsia="zh-CN"/>
              </w:rPr>
              <w:t>Railway Operation and Maintenance Communication related use cases</w:t>
            </w:r>
            <w:r w:rsidR="00A3347C">
              <w:rPr>
                <w:noProof/>
                <w:lang w:val="en-US" w:eastAsia="zh-CN"/>
              </w:rPr>
              <w:t xml:space="preserve"> for section 7</w:t>
            </w:r>
            <w:bookmarkEnd w:id="11"/>
            <w:bookmarkEnd w:id="12"/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CFA" w:rsidRPr="003E736E" w:rsidRDefault="006E0CFA" w:rsidP="006E0CFA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CFA" w:rsidRPr="004805B2" w:rsidRDefault="006E0CFA" w:rsidP="006E0CFA">
            <w:pPr>
              <w:snapToGrid w:val="0"/>
              <w:spacing w:after="0" w:line="240" w:lineRule="auto"/>
            </w:pPr>
            <w:r w:rsidRPr="00936DE1">
              <w:t xml:space="preserve">WI code </w:t>
            </w:r>
            <w:r>
              <w:t>FS_FRMCS Rel-16 CR00</w:t>
            </w:r>
            <w:r w:rsidR="00A3347C">
              <w:t>32</w:t>
            </w:r>
            <w:r w:rsidRPr="00936DE1">
              <w:t xml:space="preserve">R- Cat </w:t>
            </w:r>
            <w:r>
              <w:t>B</w:t>
            </w:r>
          </w:p>
        </w:tc>
      </w:tr>
      <w:tr w:rsidR="00601B31" w:rsidRPr="00A75C05" w:rsidTr="00AE2B3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31" w:rsidRPr="003E736E" w:rsidRDefault="00601B31" w:rsidP="00AE2B34">
            <w:pPr>
              <w:snapToGrid w:val="0"/>
              <w:spacing w:after="0" w:line="240" w:lineRule="auto"/>
            </w:pPr>
            <w: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31" w:rsidRPr="00A52207" w:rsidRDefault="00C23BFF" w:rsidP="00AE2B34">
            <w:pPr>
              <w:snapToGrid w:val="0"/>
              <w:spacing w:after="0" w:line="240" w:lineRule="auto"/>
            </w:pPr>
            <w:hyperlink r:id="rId36" w:history="1">
              <w:r w:rsidR="00601B31" w:rsidRPr="00A3347C">
                <w:rPr>
                  <w:rStyle w:val="Hyperlink"/>
                  <w:rFonts w:cs="Arial"/>
                </w:rPr>
                <w:t>S1-174168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31" w:rsidRPr="00A75C05" w:rsidRDefault="00601B31" w:rsidP="00AE2B34">
            <w:pPr>
              <w:snapToGrid w:val="0"/>
              <w:spacing w:after="0" w:line="240" w:lineRule="auto"/>
            </w:pPr>
            <w:r>
              <w:rPr>
                <w:noProof/>
              </w:rPr>
              <w:t>UIC, Kapsch Carrier Com, 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31" w:rsidRPr="00A75C05" w:rsidRDefault="00601B31" w:rsidP="00AE2B34">
            <w:pPr>
              <w:snapToGrid w:val="0"/>
              <w:spacing w:after="0" w:line="240" w:lineRule="auto"/>
            </w:pPr>
            <w:r>
              <w:t>CR22.889v16.0</w:t>
            </w:r>
            <w:r w:rsidRPr="00800EAC">
              <w:t>.0</w:t>
            </w:r>
            <w:r w:rsidRPr="000348A5">
              <w:t>:</w:t>
            </w:r>
            <w:r>
              <w:t xml:space="preserve"> </w:t>
            </w:r>
            <w:r w:rsidRPr="00E56C58">
              <w:t>On-train outgoing voice communication from train staff towards a ground user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31" w:rsidRPr="003E736E" w:rsidRDefault="00601B31" w:rsidP="00AE2B34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31" w:rsidRDefault="00601B31" w:rsidP="00AE2B34">
            <w:pPr>
              <w:snapToGrid w:val="0"/>
              <w:spacing w:after="0" w:line="240" w:lineRule="auto"/>
            </w:pPr>
            <w:r w:rsidRPr="00936DE1">
              <w:t xml:space="preserve">WI code </w:t>
            </w:r>
            <w:r>
              <w:t>FS_FRMCS Rel-16 CR0051</w:t>
            </w:r>
            <w:r w:rsidRPr="00936DE1">
              <w:t xml:space="preserve">R- Cat </w:t>
            </w:r>
            <w:r>
              <w:t xml:space="preserve">B </w:t>
            </w:r>
          </w:p>
          <w:p w:rsidR="00601B31" w:rsidRPr="002510D1" w:rsidRDefault="00601B31" w:rsidP="00AE2B34">
            <w:pPr>
              <w:snapToGrid w:val="0"/>
              <w:spacing w:after="0" w:line="240" w:lineRule="auto"/>
              <w:rPr>
                <w:highlight w:val="yellow"/>
              </w:rPr>
            </w:pPr>
            <w:r w:rsidRPr="002510D1">
              <w:rPr>
                <w:highlight w:val="yellow"/>
              </w:rPr>
              <w:t xml:space="preserve">Resolve question marks in source list </w:t>
            </w:r>
          </w:p>
          <w:p w:rsidR="00601B31" w:rsidRPr="004805B2" w:rsidRDefault="00601B31" w:rsidP="00AE2B34">
            <w:pPr>
              <w:snapToGrid w:val="0"/>
              <w:spacing w:after="0" w:line="240" w:lineRule="auto"/>
            </w:pPr>
            <w:r>
              <w:rPr>
                <w:highlight w:val="yellow"/>
              </w:rPr>
              <w:t>Add c</w:t>
            </w:r>
            <w:r w:rsidRPr="002510D1">
              <w:rPr>
                <w:highlight w:val="yellow"/>
              </w:rPr>
              <w:t xml:space="preserve">lauses affected </w:t>
            </w:r>
            <w:r>
              <w:rPr>
                <w:highlight w:val="yellow"/>
              </w:rPr>
              <w:t>7</w:t>
            </w:r>
            <w:r w:rsidRPr="002510D1">
              <w:rPr>
                <w:highlight w:val="yellow"/>
              </w:rPr>
              <w:t>.x</w:t>
            </w:r>
          </w:p>
        </w:tc>
      </w:tr>
      <w:tr w:rsidR="002510D1" w:rsidRPr="00A75C05" w:rsidTr="00AE2B3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0D1" w:rsidRPr="003E736E" w:rsidRDefault="002510D1" w:rsidP="00AE2B34">
            <w:pPr>
              <w:snapToGrid w:val="0"/>
              <w:spacing w:after="0" w:line="240" w:lineRule="auto"/>
            </w:pPr>
            <w: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0D1" w:rsidRPr="00A52207" w:rsidRDefault="00C23BFF" w:rsidP="00AE2B34">
            <w:pPr>
              <w:snapToGrid w:val="0"/>
              <w:spacing w:after="0" w:line="240" w:lineRule="auto"/>
            </w:pPr>
            <w:hyperlink r:id="rId37" w:history="1">
              <w:r w:rsidR="002510D1" w:rsidRPr="00A3347C">
                <w:rPr>
                  <w:rStyle w:val="Hyperlink"/>
                  <w:rFonts w:cs="Arial"/>
                </w:rPr>
                <w:t>S1-174166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0D1" w:rsidRPr="00A75C05" w:rsidRDefault="002510D1" w:rsidP="00AE2B34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0D1" w:rsidRPr="00A75C05" w:rsidRDefault="002510D1" w:rsidP="00AE2B34">
            <w:pPr>
              <w:snapToGrid w:val="0"/>
              <w:spacing w:after="0" w:line="240" w:lineRule="auto"/>
            </w:pPr>
            <w:r>
              <w:t>CR22.889v16.0</w:t>
            </w:r>
            <w:r w:rsidRPr="00800EAC">
              <w:t>.0</w:t>
            </w:r>
            <w:r w:rsidRPr="000348A5">
              <w:t>:</w:t>
            </w:r>
            <w:r>
              <w:t xml:space="preserve"> </w:t>
            </w:r>
            <w:bookmarkStart w:id="13" w:name="_Toc478573199"/>
            <w:r>
              <w:t>Assured Data C</w:t>
            </w:r>
            <w:r w:rsidRPr="004770A0">
              <w:t>ommunication</w:t>
            </w:r>
            <w:bookmarkEnd w:id="13"/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0D1" w:rsidRPr="003E736E" w:rsidRDefault="002510D1" w:rsidP="00AE2B34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0D1" w:rsidRDefault="002510D1" w:rsidP="00AE2B34">
            <w:pPr>
              <w:snapToGrid w:val="0"/>
              <w:spacing w:after="0" w:line="240" w:lineRule="auto"/>
            </w:pPr>
            <w:r w:rsidRPr="00936DE1">
              <w:t xml:space="preserve">WI code </w:t>
            </w:r>
            <w:r>
              <w:t>FS_FRMCS Rel-16 CR0049</w:t>
            </w:r>
            <w:r w:rsidRPr="00936DE1">
              <w:t xml:space="preserve">R- Cat </w:t>
            </w:r>
            <w:r>
              <w:t xml:space="preserve">B </w:t>
            </w:r>
          </w:p>
          <w:p w:rsidR="002510D1" w:rsidRPr="002510D1" w:rsidRDefault="002510D1" w:rsidP="00AE2B34">
            <w:pPr>
              <w:snapToGrid w:val="0"/>
              <w:spacing w:after="0" w:line="240" w:lineRule="auto"/>
              <w:rPr>
                <w:highlight w:val="yellow"/>
              </w:rPr>
            </w:pPr>
            <w:r w:rsidRPr="002510D1">
              <w:rPr>
                <w:highlight w:val="yellow"/>
              </w:rPr>
              <w:t xml:space="preserve">Resolve question marks in source list </w:t>
            </w:r>
          </w:p>
          <w:p w:rsidR="002510D1" w:rsidRPr="004805B2" w:rsidRDefault="002510D1" w:rsidP="00AE2B34">
            <w:pPr>
              <w:snapToGrid w:val="0"/>
              <w:spacing w:after="0" w:line="240" w:lineRule="auto"/>
            </w:pPr>
            <w:r w:rsidRPr="002510D1">
              <w:rPr>
                <w:highlight w:val="yellow"/>
              </w:rPr>
              <w:t xml:space="preserve">Clauses affected </w:t>
            </w:r>
            <w:r>
              <w:rPr>
                <w:highlight w:val="yellow"/>
              </w:rPr>
              <w:t>9</w:t>
            </w:r>
            <w:r w:rsidRPr="002510D1">
              <w:rPr>
                <w:highlight w:val="yellow"/>
              </w:rPr>
              <w:t>.x</w:t>
            </w:r>
          </w:p>
        </w:tc>
      </w:tr>
      <w:tr w:rsidR="009E7BA1" w:rsidRPr="00A75C05" w:rsidTr="00AE2B3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A1" w:rsidRPr="003E736E" w:rsidRDefault="009E7BA1" w:rsidP="00AE2B34">
            <w:pPr>
              <w:snapToGrid w:val="0"/>
              <w:spacing w:after="0" w:line="240" w:lineRule="auto"/>
            </w:pPr>
            <w: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A1" w:rsidRPr="00A52207" w:rsidRDefault="00C23BFF" w:rsidP="00AE2B34">
            <w:pPr>
              <w:snapToGrid w:val="0"/>
              <w:spacing w:after="0" w:line="240" w:lineRule="auto"/>
            </w:pPr>
            <w:hyperlink r:id="rId38" w:history="1">
              <w:r w:rsidR="009E7BA1" w:rsidRPr="00A3347C">
                <w:rPr>
                  <w:rStyle w:val="Hyperlink"/>
                  <w:rFonts w:cs="Arial"/>
                </w:rPr>
                <w:t>S1-174150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A1" w:rsidRPr="00A75C05" w:rsidRDefault="00BD447B" w:rsidP="00AE2B34">
            <w:pPr>
              <w:snapToGrid w:val="0"/>
              <w:spacing w:after="0" w:line="240" w:lineRule="auto"/>
            </w:pPr>
            <w:fldSimple w:instr=" DOCPROPERTY  SourceIfWg  \* MERGEFORMAT ">
              <w:r w:rsidR="009E7BA1">
                <w:rPr>
                  <w:noProof/>
                </w:rPr>
                <w:t>Hansung University</w:t>
              </w:r>
            </w:fldSimple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A1" w:rsidRPr="00A75C05" w:rsidRDefault="009E7BA1" w:rsidP="00AE2B34">
            <w:pPr>
              <w:snapToGrid w:val="0"/>
              <w:spacing w:after="0" w:line="240" w:lineRule="auto"/>
            </w:pPr>
            <w:r>
              <w:t>CR22.889v16.0</w:t>
            </w:r>
            <w:r w:rsidRPr="00800EAC">
              <w:t>.0</w:t>
            </w:r>
            <w:r w:rsidRPr="000348A5">
              <w:t>:</w:t>
            </w:r>
            <w:r>
              <w:t xml:space="preserve"> </w:t>
            </w:r>
            <w:fldSimple w:instr=" DOCPROPERTY  CrTitle  \* MERGEFORMAT ">
              <w:r>
                <w:t>FRMCS System Principle update</w:t>
              </w:r>
            </w:fldSimple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A1" w:rsidRPr="003E736E" w:rsidRDefault="009E7BA1" w:rsidP="00AE2B34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A1" w:rsidRDefault="009E7BA1" w:rsidP="00AE2B34">
            <w:pPr>
              <w:snapToGrid w:val="0"/>
              <w:spacing w:after="0" w:line="240" w:lineRule="auto"/>
            </w:pPr>
            <w:r w:rsidRPr="00936DE1">
              <w:t xml:space="preserve">WI code </w:t>
            </w:r>
            <w:r>
              <w:t>FS_FRMCS Rel-16 CR0042</w:t>
            </w:r>
            <w:r w:rsidRPr="00936DE1">
              <w:t xml:space="preserve">R- Cat </w:t>
            </w:r>
            <w:r>
              <w:t>B</w:t>
            </w:r>
          </w:p>
          <w:p w:rsidR="009E7BA1" w:rsidRPr="004805B2" w:rsidRDefault="009E7BA1" w:rsidP="00AE2B34">
            <w:pPr>
              <w:snapToGrid w:val="0"/>
              <w:spacing w:after="0" w:line="240" w:lineRule="auto"/>
            </w:pPr>
            <w:r w:rsidRPr="009E7BA1">
              <w:rPr>
                <w:highlight w:val="yellow"/>
              </w:rPr>
              <w:t>Add clauses affected. Remove revision marks from cover page</w:t>
            </w:r>
          </w:p>
        </w:tc>
      </w:tr>
      <w:tr w:rsidR="009E7BA1" w:rsidRPr="00A75C05" w:rsidTr="00AE2B3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A1" w:rsidRPr="003E736E" w:rsidRDefault="009E7BA1" w:rsidP="00AE2B34">
            <w:pPr>
              <w:snapToGrid w:val="0"/>
              <w:spacing w:after="0" w:line="240" w:lineRule="auto"/>
            </w:pPr>
            <w: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A1" w:rsidRPr="00A52207" w:rsidRDefault="00C23BFF" w:rsidP="00AE2B34">
            <w:pPr>
              <w:snapToGrid w:val="0"/>
              <w:spacing w:after="0" w:line="240" w:lineRule="auto"/>
            </w:pPr>
            <w:hyperlink r:id="rId39" w:history="1">
              <w:r w:rsidR="009E7BA1" w:rsidRPr="00A3347C">
                <w:rPr>
                  <w:rStyle w:val="Hyperlink"/>
                  <w:rFonts w:cs="Arial"/>
                </w:rPr>
                <w:t>S1-174151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A1" w:rsidRPr="00A75C05" w:rsidRDefault="00BD447B" w:rsidP="00AE2B34">
            <w:pPr>
              <w:snapToGrid w:val="0"/>
              <w:spacing w:after="0" w:line="240" w:lineRule="auto"/>
            </w:pPr>
            <w:fldSimple w:instr=" DOCPROPERTY  SourceIfWg  \* MERGEFORMAT ">
              <w:r w:rsidR="009E7BA1">
                <w:rPr>
                  <w:noProof/>
                </w:rPr>
                <w:t>ETRI, Hansung University</w:t>
              </w:r>
            </w:fldSimple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A1" w:rsidRPr="00A75C05" w:rsidRDefault="009E7BA1" w:rsidP="00AE2B34">
            <w:pPr>
              <w:snapToGrid w:val="0"/>
              <w:spacing w:after="0" w:line="240" w:lineRule="auto"/>
            </w:pPr>
            <w:r>
              <w:t>CR22.889v16.0</w:t>
            </w:r>
            <w:r w:rsidRPr="00800EAC">
              <w:t>.0</w:t>
            </w:r>
            <w:r w:rsidRPr="000348A5">
              <w:t>:</w:t>
            </w:r>
            <w:r>
              <w:t xml:space="preserve"> </w:t>
            </w:r>
            <w:r w:rsidR="00355985">
              <w:fldChar w:fldCharType="begin"/>
            </w:r>
            <w:r w:rsidR="00355985">
              <w:instrText xml:space="preserve"> DOCPROPERTY  CrTitle  \* MERGEFORMAT </w:instrText>
            </w:r>
            <w:r w:rsidR="00355985">
              <w:fldChar w:fldCharType="separate"/>
            </w:r>
            <w:proofErr w:type="spellStart"/>
            <w:r>
              <w:t>usecase</w:t>
            </w:r>
            <w:proofErr w:type="spellEnd"/>
            <w:r>
              <w:t xml:space="preserve"> 12.6 reorganize</w:t>
            </w:r>
            <w:r w:rsidR="00355985">
              <w:fldChar w:fldCharType="end"/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A1" w:rsidRPr="003E736E" w:rsidRDefault="009E7BA1" w:rsidP="00AE2B34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A1" w:rsidRDefault="009E7BA1" w:rsidP="00AE2B34">
            <w:pPr>
              <w:snapToGrid w:val="0"/>
              <w:spacing w:after="0" w:line="240" w:lineRule="auto"/>
            </w:pPr>
            <w:r w:rsidRPr="00936DE1">
              <w:t xml:space="preserve">WI code </w:t>
            </w:r>
            <w:r>
              <w:t>FS_FRMCS Rel-16 CR00</w:t>
            </w:r>
            <w:r w:rsidR="00F853B0">
              <w:t>43</w:t>
            </w:r>
            <w:r w:rsidRPr="00936DE1">
              <w:t xml:space="preserve">R- Cat </w:t>
            </w:r>
            <w:r w:rsidRPr="009E7BA1">
              <w:rPr>
                <w:highlight w:val="yellow"/>
              </w:rPr>
              <w:t>D</w:t>
            </w:r>
          </w:p>
          <w:p w:rsidR="009E7BA1" w:rsidRPr="004805B2" w:rsidRDefault="009E7BA1" w:rsidP="00AE2B34">
            <w:pPr>
              <w:snapToGrid w:val="0"/>
              <w:spacing w:after="0" w:line="240" w:lineRule="auto"/>
            </w:pPr>
            <w:r w:rsidRPr="009E7BA1">
              <w:rPr>
                <w:highlight w:val="yellow"/>
              </w:rPr>
              <w:t>Add clauses affected. Change to Cat C, this is not editorial</w:t>
            </w:r>
          </w:p>
        </w:tc>
      </w:tr>
      <w:tr w:rsidR="00F853B0" w:rsidRPr="00A75C05" w:rsidTr="00AE2B3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3B0" w:rsidRPr="003E736E" w:rsidRDefault="00F853B0" w:rsidP="00AE2B34">
            <w:pPr>
              <w:snapToGrid w:val="0"/>
              <w:spacing w:after="0" w:line="240" w:lineRule="auto"/>
            </w:pPr>
            <w: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3B0" w:rsidRPr="00A52207" w:rsidRDefault="00C23BFF" w:rsidP="00AE2B34">
            <w:pPr>
              <w:snapToGrid w:val="0"/>
              <w:spacing w:after="0" w:line="240" w:lineRule="auto"/>
            </w:pPr>
            <w:hyperlink r:id="rId40" w:history="1">
              <w:r w:rsidR="00F853B0" w:rsidRPr="00A3347C">
                <w:rPr>
                  <w:rStyle w:val="Hyperlink"/>
                  <w:rFonts w:cs="Arial"/>
                </w:rPr>
                <w:t>S1-174152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3B0" w:rsidRPr="00A75C05" w:rsidRDefault="00BD447B" w:rsidP="00AE2B34">
            <w:pPr>
              <w:snapToGrid w:val="0"/>
              <w:spacing w:after="0" w:line="240" w:lineRule="auto"/>
            </w:pPr>
            <w:fldSimple w:instr=" DOCPROPERTY  SourceIfWg  \* MERGEFORMAT ">
              <w:r w:rsidR="00F853B0">
                <w:rPr>
                  <w:noProof/>
                </w:rPr>
                <w:t>ETRI, Hansung University</w:t>
              </w:r>
            </w:fldSimple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3B0" w:rsidRPr="00A75C05" w:rsidRDefault="00F853B0" w:rsidP="00AE2B34">
            <w:pPr>
              <w:snapToGrid w:val="0"/>
              <w:spacing w:after="0" w:line="240" w:lineRule="auto"/>
            </w:pPr>
            <w:r>
              <w:t>CR22.889v16.0</w:t>
            </w:r>
            <w:r w:rsidRPr="00800EAC">
              <w:t>.0</w:t>
            </w:r>
            <w:r w:rsidRPr="000348A5">
              <w:t>:</w:t>
            </w:r>
            <w:r>
              <w:t xml:space="preserve"> </w:t>
            </w:r>
            <w:r w:rsidR="00355985">
              <w:fldChar w:fldCharType="begin"/>
            </w:r>
            <w:r w:rsidR="00355985">
              <w:instrText xml:space="preserve"> DOCPROPERTY  CrTitle  \* MERGEFORMAT </w:instrText>
            </w:r>
            <w:r w:rsidR="00355985">
              <w:fldChar w:fldCharType="separate"/>
            </w:r>
            <w:proofErr w:type="spellStart"/>
            <w:r>
              <w:t>usecase</w:t>
            </w:r>
            <w:proofErr w:type="spellEnd"/>
            <w:r>
              <w:t xml:space="preserve"> 12.7 reorganize</w:t>
            </w:r>
            <w:r w:rsidR="00355985">
              <w:fldChar w:fldCharType="end"/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3B0" w:rsidRPr="003E736E" w:rsidRDefault="00F853B0" w:rsidP="00AE2B34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3B0" w:rsidRDefault="00F853B0" w:rsidP="00AE2B34">
            <w:pPr>
              <w:snapToGrid w:val="0"/>
              <w:spacing w:after="0" w:line="240" w:lineRule="auto"/>
            </w:pPr>
            <w:r w:rsidRPr="00936DE1">
              <w:t xml:space="preserve">WI code </w:t>
            </w:r>
            <w:r>
              <w:t>FS_FRMCS Rel-16 CR0044</w:t>
            </w:r>
            <w:r w:rsidRPr="00936DE1">
              <w:t xml:space="preserve">R- Cat </w:t>
            </w:r>
            <w:r>
              <w:t>B</w:t>
            </w:r>
          </w:p>
          <w:p w:rsidR="00F853B0" w:rsidRPr="004805B2" w:rsidRDefault="00F853B0" w:rsidP="00AE2B34">
            <w:pPr>
              <w:snapToGrid w:val="0"/>
              <w:spacing w:after="0" w:line="240" w:lineRule="auto"/>
            </w:pPr>
            <w:r w:rsidRPr="009E7BA1">
              <w:rPr>
                <w:highlight w:val="yellow"/>
              </w:rPr>
              <w:t>Add clauses affected.</w:t>
            </w:r>
          </w:p>
        </w:tc>
      </w:tr>
      <w:tr w:rsidR="00F853B0" w:rsidRPr="00A75C05" w:rsidTr="00AE2B3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3B0" w:rsidRPr="003E736E" w:rsidRDefault="00F853B0" w:rsidP="00AE2B34">
            <w:pPr>
              <w:snapToGrid w:val="0"/>
              <w:spacing w:after="0" w:line="240" w:lineRule="auto"/>
            </w:pPr>
            <w: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3B0" w:rsidRPr="00A52207" w:rsidRDefault="00C23BFF" w:rsidP="00AE2B34">
            <w:pPr>
              <w:snapToGrid w:val="0"/>
              <w:spacing w:after="0" w:line="240" w:lineRule="auto"/>
            </w:pPr>
            <w:hyperlink r:id="rId41" w:history="1">
              <w:r w:rsidR="00F853B0" w:rsidRPr="00A3347C">
                <w:rPr>
                  <w:rStyle w:val="Hyperlink"/>
                  <w:rFonts w:cs="Arial"/>
                </w:rPr>
                <w:t>S1-174153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3B0" w:rsidRPr="00A75C05" w:rsidRDefault="00BD447B" w:rsidP="00AE2B34">
            <w:pPr>
              <w:snapToGrid w:val="0"/>
              <w:spacing w:after="0" w:line="240" w:lineRule="auto"/>
            </w:pPr>
            <w:fldSimple w:instr=" DOCPROPERTY  SourceIfWg  \* MERGEFORMAT ">
              <w:r w:rsidR="00F853B0">
                <w:rPr>
                  <w:noProof/>
                </w:rPr>
                <w:t>ETRI, Hansung University</w:t>
              </w:r>
            </w:fldSimple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3B0" w:rsidRPr="00A75C05" w:rsidRDefault="00F853B0" w:rsidP="00AE2B34">
            <w:pPr>
              <w:snapToGrid w:val="0"/>
              <w:spacing w:after="0" w:line="240" w:lineRule="auto"/>
            </w:pPr>
            <w:r>
              <w:t>CR22.889v16.0</w:t>
            </w:r>
            <w:r w:rsidRPr="00800EAC">
              <w:t>.0</w:t>
            </w:r>
            <w:r w:rsidRPr="000348A5">
              <w:t>:</w:t>
            </w:r>
            <w:r>
              <w:t xml:space="preserve"> </w:t>
            </w:r>
            <w:proofErr w:type="spellStart"/>
            <w:r w:rsidRPr="00F853B0">
              <w:t>usecase</w:t>
            </w:r>
            <w:proofErr w:type="spellEnd"/>
            <w:r w:rsidRPr="00F853B0">
              <w:t xml:space="preserve"> 12.11 reorganize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3B0" w:rsidRPr="003E736E" w:rsidRDefault="00F853B0" w:rsidP="00AE2B34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3B0" w:rsidRDefault="00F853B0" w:rsidP="00F853B0">
            <w:pPr>
              <w:snapToGrid w:val="0"/>
              <w:spacing w:after="0" w:line="240" w:lineRule="auto"/>
            </w:pPr>
            <w:r w:rsidRPr="00936DE1">
              <w:t xml:space="preserve">WI code </w:t>
            </w:r>
            <w:r>
              <w:t>FS_FRMCS Rel-16 CR0045</w:t>
            </w:r>
            <w:r w:rsidRPr="00936DE1">
              <w:t xml:space="preserve">R- Cat </w:t>
            </w:r>
            <w:r>
              <w:t xml:space="preserve">D </w:t>
            </w:r>
          </w:p>
          <w:p w:rsidR="00F853B0" w:rsidRPr="004805B2" w:rsidRDefault="00F853B0" w:rsidP="00F853B0">
            <w:pPr>
              <w:snapToGrid w:val="0"/>
              <w:spacing w:after="0" w:line="240" w:lineRule="auto"/>
            </w:pPr>
            <w:r w:rsidRPr="009E7BA1">
              <w:rPr>
                <w:highlight w:val="yellow"/>
              </w:rPr>
              <w:t>Add clauses affected.</w:t>
            </w:r>
          </w:p>
        </w:tc>
      </w:tr>
      <w:tr w:rsidR="00F853B0" w:rsidRPr="00A75C05" w:rsidTr="00AE2B3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3B0" w:rsidRPr="003E736E" w:rsidRDefault="00F853B0" w:rsidP="00AE2B34">
            <w:pPr>
              <w:snapToGrid w:val="0"/>
              <w:spacing w:after="0" w:line="240" w:lineRule="auto"/>
            </w:pPr>
            <w: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3B0" w:rsidRPr="00A52207" w:rsidRDefault="00C23BFF" w:rsidP="00AE2B34">
            <w:pPr>
              <w:snapToGrid w:val="0"/>
              <w:spacing w:after="0" w:line="240" w:lineRule="auto"/>
            </w:pPr>
            <w:hyperlink r:id="rId42" w:history="1">
              <w:r w:rsidR="00F853B0" w:rsidRPr="00A3347C">
                <w:rPr>
                  <w:rStyle w:val="Hyperlink"/>
                  <w:rFonts w:cs="Arial"/>
                </w:rPr>
                <w:t>S1-174154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3B0" w:rsidRPr="00A75C05" w:rsidRDefault="00F853B0" w:rsidP="00AE2B34">
            <w:pPr>
              <w:snapToGrid w:val="0"/>
              <w:spacing w:after="0" w:line="240" w:lineRule="auto"/>
            </w:pPr>
            <w:r w:rsidRPr="00F853B0">
              <w:t xml:space="preserve">ETRI, </w:t>
            </w:r>
            <w:proofErr w:type="spellStart"/>
            <w:r w:rsidRPr="00F853B0">
              <w:t>Hansung</w:t>
            </w:r>
            <w:proofErr w:type="spellEnd"/>
            <w:r w:rsidRPr="00F853B0">
              <w:t xml:space="preserve"> University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3B0" w:rsidRPr="00A75C05" w:rsidRDefault="00F853B0" w:rsidP="00AE2B34">
            <w:pPr>
              <w:snapToGrid w:val="0"/>
              <w:spacing w:after="0" w:line="240" w:lineRule="auto"/>
            </w:pPr>
            <w:r>
              <w:t>CR22.889v16.0</w:t>
            </w:r>
            <w:r w:rsidRPr="00800EAC">
              <w:t>.0</w:t>
            </w:r>
            <w:r w:rsidRPr="000348A5">
              <w:t>:</w:t>
            </w:r>
            <w:r>
              <w:t xml:space="preserve"> </w:t>
            </w:r>
            <w:r w:rsidR="00355985">
              <w:fldChar w:fldCharType="begin"/>
            </w:r>
            <w:r w:rsidR="00355985">
              <w:instrText xml:space="preserve"> DOCPROPERTY  CrTitle  \* MERGEFORMAT </w:instrText>
            </w:r>
            <w:r w:rsidR="00355985">
              <w:fldChar w:fldCharType="separate"/>
            </w:r>
            <w:proofErr w:type="spellStart"/>
            <w:r>
              <w:t>usecase</w:t>
            </w:r>
            <w:proofErr w:type="spellEnd"/>
            <w:r>
              <w:t xml:space="preserve"> 12.12 reorganize</w:t>
            </w:r>
            <w:r w:rsidR="00355985">
              <w:fldChar w:fldCharType="end"/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3B0" w:rsidRPr="003E736E" w:rsidRDefault="00F853B0" w:rsidP="00AE2B34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3B0" w:rsidRDefault="00F853B0" w:rsidP="00AE2B34">
            <w:pPr>
              <w:snapToGrid w:val="0"/>
              <w:spacing w:after="0" w:line="240" w:lineRule="auto"/>
            </w:pPr>
            <w:r w:rsidRPr="00936DE1">
              <w:t xml:space="preserve">WI code </w:t>
            </w:r>
            <w:r>
              <w:t>FS_FRMCS Rel-16 CR0046</w:t>
            </w:r>
            <w:r w:rsidRPr="00936DE1">
              <w:t xml:space="preserve">R- Cat </w:t>
            </w:r>
            <w:r>
              <w:t xml:space="preserve">D </w:t>
            </w:r>
          </w:p>
          <w:p w:rsidR="00F853B0" w:rsidRPr="004805B2" w:rsidRDefault="00F853B0" w:rsidP="00AE2B34">
            <w:pPr>
              <w:snapToGrid w:val="0"/>
              <w:spacing w:after="0" w:line="240" w:lineRule="auto"/>
            </w:pPr>
            <w:r w:rsidRPr="009E7BA1">
              <w:rPr>
                <w:highlight w:val="yellow"/>
              </w:rPr>
              <w:t>Add clauses affected.</w:t>
            </w:r>
          </w:p>
        </w:tc>
      </w:tr>
      <w:tr w:rsidR="002510D1" w:rsidRPr="00A75C05" w:rsidTr="00AE2B3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0D1" w:rsidRPr="003E736E" w:rsidRDefault="002510D1" w:rsidP="00AE2B34">
            <w:pPr>
              <w:snapToGrid w:val="0"/>
              <w:spacing w:after="0" w:line="240" w:lineRule="auto"/>
            </w:pPr>
            <w: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0D1" w:rsidRPr="00A52207" w:rsidRDefault="00C23BFF" w:rsidP="00AE2B34">
            <w:pPr>
              <w:snapToGrid w:val="0"/>
              <w:spacing w:after="0" w:line="240" w:lineRule="auto"/>
            </w:pPr>
            <w:hyperlink r:id="rId43" w:history="1">
              <w:r w:rsidR="002510D1" w:rsidRPr="00A3347C">
                <w:rPr>
                  <w:rStyle w:val="Hyperlink"/>
                  <w:rFonts w:cs="Arial"/>
                </w:rPr>
                <w:t>S1-174155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0D1" w:rsidRPr="00A75C05" w:rsidRDefault="00BD447B" w:rsidP="00AE2B34">
            <w:pPr>
              <w:snapToGrid w:val="0"/>
              <w:spacing w:after="0" w:line="240" w:lineRule="auto"/>
            </w:pPr>
            <w:fldSimple w:instr=" DOCPROPERTY  SourceIfWg  \* MERGEFORMAT ">
              <w:r w:rsidR="002510D1">
                <w:rPr>
                  <w:noProof/>
                </w:rPr>
                <w:t>ETRI, Hansung University</w:t>
              </w:r>
            </w:fldSimple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0D1" w:rsidRPr="00A75C05" w:rsidRDefault="002510D1" w:rsidP="00AE2B34">
            <w:pPr>
              <w:snapToGrid w:val="0"/>
              <w:spacing w:after="0" w:line="240" w:lineRule="auto"/>
            </w:pPr>
            <w:r>
              <w:t>CR22.889v16.0</w:t>
            </w:r>
            <w:r w:rsidRPr="00800EAC">
              <w:t>.0</w:t>
            </w:r>
            <w:r w:rsidRPr="000348A5">
              <w:t>:</w:t>
            </w:r>
            <w:r>
              <w:t xml:space="preserve"> </w:t>
            </w:r>
            <w:r w:rsidR="00355985">
              <w:fldChar w:fldCharType="begin"/>
            </w:r>
            <w:r w:rsidR="00355985">
              <w:instrText xml:space="preserve"> DOCPROPERTY  CrTitle  \* MERGEFORMAT </w:instrText>
            </w:r>
            <w:r w:rsidR="00355985">
              <w:fldChar w:fldCharType="separate"/>
            </w:r>
            <w:proofErr w:type="spellStart"/>
            <w:r>
              <w:t>usecase</w:t>
            </w:r>
            <w:proofErr w:type="spellEnd"/>
            <w:r>
              <w:t xml:space="preserve"> 12.13 reorganize</w:t>
            </w:r>
            <w:r w:rsidR="00355985">
              <w:fldChar w:fldCharType="end"/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0D1" w:rsidRPr="003E736E" w:rsidRDefault="002510D1" w:rsidP="00AE2B34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0D1" w:rsidRDefault="002510D1" w:rsidP="00AE2B34">
            <w:pPr>
              <w:snapToGrid w:val="0"/>
              <w:spacing w:after="0" w:line="240" w:lineRule="auto"/>
            </w:pPr>
            <w:r w:rsidRPr="00936DE1">
              <w:t xml:space="preserve">WI code </w:t>
            </w:r>
            <w:r>
              <w:t>FS_FRMCS Rel-16 CR0047</w:t>
            </w:r>
            <w:r w:rsidRPr="00936DE1">
              <w:t xml:space="preserve">R- Cat </w:t>
            </w:r>
            <w:r>
              <w:t xml:space="preserve">D </w:t>
            </w:r>
          </w:p>
          <w:p w:rsidR="002510D1" w:rsidRPr="004805B2" w:rsidRDefault="002510D1" w:rsidP="00AE2B34">
            <w:pPr>
              <w:snapToGrid w:val="0"/>
              <w:spacing w:after="0" w:line="240" w:lineRule="auto"/>
            </w:pPr>
            <w:r w:rsidRPr="002510D1">
              <w:rPr>
                <w:highlight w:val="yellow"/>
              </w:rPr>
              <w:t>Add clauses affected. Not sure changing existing clause 12.6.2 is allowed</w:t>
            </w:r>
          </w:p>
        </w:tc>
      </w:tr>
      <w:tr w:rsidR="006E0CFA" w:rsidRPr="00A75C05" w:rsidTr="006E0CF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CFA" w:rsidRPr="003E736E" w:rsidRDefault="006E0CFA" w:rsidP="006E0CFA">
            <w:pPr>
              <w:snapToGrid w:val="0"/>
              <w:spacing w:after="0" w:line="240" w:lineRule="auto"/>
            </w:pPr>
            <w: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CFA" w:rsidRPr="00A52207" w:rsidRDefault="00C23BFF" w:rsidP="006E0CFA">
            <w:pPr>
              <w:snapToGrid w:val="0"/>
              <w:spacing w:after="0" w:line="240" w:lineRule="auto"/>
            </w:pPr>
            <w:hyperlink r:id="rId44" w:history="1">
              <w:r w:rsidR="006E0CFA" w:rsidRPr="00A3347C">
                <w:rPr>
                  <w:rStyle w:val="Hyperlink"/>
                  <w:rFonts w:cs="Arial"/>
                </w:rPr>
                <w:t>S1-174047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CFA" w:rsidRPr="00A75C05" w:rsidRDefault="00A3347C" w:rsidP="006E0CFA">
            <w:pPr>
              <w:snapToGrid w:val="0"/>
              <w:spacing w:after="0" w:line="240" w:lineRule="auto"/>
            </w:pPr>
            <w:r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CFA" w:rsidRPr="00A75C05" w:rsidRDefault="006E0CFA" w:rsidP="006E0CFA">
            <w:pPr>
              <w:snapToGrid w:val="0"/>
              <w:spacing w:after="0" w:line="240" w:lineRule="auto"/>
            </w:pPr>
            <w:r>
              <w:t>CR22.889v16.0</w:t>
            </w:r>
            <w:r w:rsidRPr="00800EAC">
              <w:t>.0</w:t>
            </w:r>
            <w:r w:rsidRPr="000348A5">
              <w:t>:</w:t>
            </w:r>
            <w:r>
              <w:t xml:space="preserve"> </w:t>
            </w:r>
            <w:r w:rsidR="00A3347C" w:rsidRPr="00BC4F22">
              <w:rPr>
                <w:lang w:eastAsia="en-GB"/>
              </w:rPr>
              <w:t>Use case on sup</w:t>
            </w:r>
            <w:r w:rsidR="00A3347C">
              <w:rPr>
                <w:lang w:eastAsia="en-GB"/>
              </w:rPr>
              <w:t>porting intelligent services in</w:t>
            </w:r>
            <w:r w:rsidR="00A3347C" w:rsidRPr="00BC4F22">
              <w:rPr>
                <w:lang w:eastAsia="en-GB"/>
              </w:rPr>
              <w:t xml:space="preserve"> FRMCS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CFA" w:rsidRPr="003E736E" w:rsidRDefault="006E0CFA" w:rsidP="006E0CFA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CFA" w:rsidRPr="004805B2" w:rsidRDefault="006E0CFA" w:rsidP="006E0CFA">
            <w:pPr>
              <w:snapToGrid w:val="0"/>
              <w:spacing w:after="0" w:line="240" w:lineRule="auto"/>
            </w:pPr>
            <w:r w:rsidRPr="00936DE1">
              <w:t xml:space="preserve">WI code </w:t>
            </w:r>
            <w:r>
              <w:t>FS_FRMCS Rel-16 CR00</w:t>
            </w:r>
            <w:r w:rsidR="00A3347C">
              <w:t>35</w:t>
            </w:r>
            <w:r w:rsidRPr="00936DE1">
              <w:t xml:space="preserve">R- Cat </w:t>
            </w:r>
            <w:r>
              <w:t>B</w:t>
            </w:r>
          </w:p>
        </w:tc>
      </w:tr>
      <w:tr w:rsidR="006E0CFA" w:rsidRPr="00A75C05" w:rsidTr="006E0CF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CFA" w:rsidRPr="003E736E" w:rsidRDefault="006E0CFA" w:rsidP="006E0CFA">
            <w:pPr>
              <w:snapToGrid w:val="0"/>
              <w:spacing w:after="0" w:line="240" w:lineRule="auto"/>
            </w:pPr>
            <w:r>
              <w:lastRenderedPageBreak/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CFA" w:rsidRPr="00A52207" w:rsidRDefault="00C23BFF" w:rsidP="006E0CFA">
            <w:pPr>
              <w:snapToGrid w:val="0"/>
              <w:spacing w:after="0" w:line="240" w:lineRule="auto"/>
            </w:pPr>
            <w:hyperlink r:id="rId45" w:history="1">
              <w:r w:rsidR="006E0CFA" w:rsidRPr="00A3347C">
                <w:rPr>
                  <w:rStyle w:val="Hyperlink"/>
                  <w:rFonts w:cs="Arial"/>
                </w:rPr>
                <w:t>S1-174048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CFA" w:rsidRPr="00A75C05" w:rsidRDefault="00497E2D" w:rsidP="006E0CFA">
            <w:pPr>
              <w:snapToGrid w:val="0"/>
              <w:spacing w:after="0" w:line="240" w:lineRule="auto"/>
            </w:pPr>
            <w:r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CFA" w:rsidRPr="00A75C05" w:rsidRDefault="006E0CFA" w:rsidP="006E0CFA">
            <w:pPr>
              <w:snapToGrid w:val="0"/>
              <w:spacing w:after="0" w:line="240" w:lineRule="auto"/>
            </w:pPr>
            <w:r>
              <w:t>CR22.889v16.0</w:t>
            </w:r>
            <w:r w:rsidRPr="00800EAC">
              <w:t>.0</w:t>
            </w:r>
            <w:r w:rsidRPr="000348A5">
              <w:t>:</w:t>
            </w:r>
            <w:r>
              <w:t xml:space="preserve"> </w:t>
            </w:r>
            <w:bookmarkStart w:id="14" w:name="OLE_LINK6"/>
            <w:r w:rsidR="00497E2D" w:rsidRPr="00BC4F22">
              <w:rPr>
                <w:lang w:eastAsia="en-GB"/>
              </w:rPr>
              <w:t>Use case on sup</w:t>
            </w:r>
            <w:r w:rsidR="00497E2D">
              <w:rPr>
                <w:lang w:eastAsia="en-GB"/>
              </w:rPr>
              <w:t>porting supplementary services in</w:t>
            </w:r>
            <w:r w:rsidR="00497E2D" w:rsidRPr="00BC4F22">
              <w:rPr>
                <w:lang w:eastAsia="en-GB"/>
              </w:rPr>
              <w:t xml:space="preserve"> FRMCS</w:t>
            </w:r>
            <w:bookmarkEnd w:id="14"/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CFA" w:rsidRPr="003E736E" w:rsidRDefault="006E0CFA" w:rsidP="006E0CFA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CFA" w:rsidRPr="004805B2" w:rsidRDefault="006E0CFA" w:rsidP="006E0CFA">
            <w:pPr>
              <w:snapToGrid w:val="0"/>
              <w:spacing w:after="0" w:line="240" w:lineRule="auto"/>
            </w:pPr>
            <w:r w:rsidRPr="00936DE1">
              <w:t xml:space="preserve">WI code </w:t>
            </w:r>
            <w:r>
              <w:t>FS_FRMCS Rel-16 CR00</w:t>
            </w:r>
            <w:r w:rsidR="00497E2D">
              <w:t>36</w:t>
            </w:r>
            <w:r w:rsidRPr="00936DE1">
              <w:t xml:space="preserve">R- Cat </w:t>
            </w:r>
            <w:r w:rsidR="009E7BA1">
              <w:t>D</w:t>
            </w:r>
          </w:p>
        </w:tc>
      </w:tr>
      <w:tr w:rsidR="006E0CFA" w:rsidRPr="00A75C05" w:rsidTr="006E0CF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CFA" w:rsidRPr="003E736E" w:rsidRDefault="006E0CFA" w:rsidP="006E0CFA">
            <w:pPr>
              <w:snapToGrid w:val="0"/>
              <w:spacing w:after="0" w:line="240" w:lineRule="auto"/>
            </w:pPr>
            <w: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CFA" w:rsidRPr="00A52207" w:rsidRDefault="00C23BFF" w:rsidP="006E0CFA">
            <w:pPr>
              <w:snapToGrid w:val="0"/>
              <w:spacing w:after="0" w:line="240" w:lineRule="auto"/>
            </w:pPr>
            <w:hyperlink r:id="rId46" w:history="1">
              <w:r w:rsidR="006E0CFA" w:rsidRPr="00A3347C">
                <w:rPr>
                  <w:rStyle w:val="Hyperlink"/>
                  <w:rFonts w:cs="Arial"/>
                </w:rPr>
                <w:t>S1-174049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CFA" w:rsidRPr="00A75C05" w:rsidRDefault="00497E2D" w:rsidP="006E0CFA">
            <w:pPr>
              <w:snapToGrid w:val="0"/>
              <w:spacing w:after="0" w:line="240" w:lineRule="auto"/>
            </w:pPr>
            <w:r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CFA" w:rsidRPr="00A75C05" w:rsidRDefault="006E0CFA" w:rsidP="00497E2D">
            <w:pPr>
              <w:tabs>
                <w:tab w:val="center" w:pos="2089"/>
              </w:tabs>
              <w:snapToGrid w:val="0"/>
              <w:spacing w:after="0" w:line="240" w:lineRule="auto"/>
            </w:pPr>
            <w:r>
              <w:t>CR22.889v16.0</w:t>
            </w:r>
            <w:r w:rsidRPr="00800EAC">
              <w:t>.0</w:t>
            </w:r>
            <w:r w:rsidRPr="000348A5">
              <w:t>:</w:t>
            </w:r>
            <w:r>
              <w:t xml:space="preserve"> </w:t>
            </w:r>
            <w:r w:rsidR="00497E2D" w:rsidRPr="00BC4F22">
              <w:rPr>
                <w:lang w:eastAsia="en-GB"/>
              </w:rPr>
              <w:t>Use case on sup</w:t>
            </w:r>
            <w:r w:rsidR="00497E2D">
              <w:rPr>
                <w:lang w:eastAsia="en-GB"/>
              </w:rPr>
              <w:t>porting SMS in</w:t>
            </w:r>
            <w:r w:rsidR="00497E2D" w:rsidRPr="00BC4F22">
              <w:rPr>
                <w:lang w:eastAsia="en-GB"/>
              </w:rPr>
              <w:t xml:space="preserve"> FRMCS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CFA" w:rsidRPr="003E736E" w:rsidRDefault="006E0CFA" w:rsidP="006E0CFA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CFA" w:rsidRPr="004805B2" w:rsidRDefault="006E0CFA" w:rsidP="006E0CFA">
            <w:pPr>
              <w:snapToGrid w:val="0"/>
              <w:spacing w:after="0" w:line="240" w:lineRule="auto"/>
            </w:pPr>
            <w:r w:rsidRPr="00936DE1">
              <w:t xml:space="preserve">WI code </w:t>
            </w:r>
            <w:r>
              <w:t>FS_FRMCS Rel-16 CR00</w:t>
            </w:r>
            <w:r w:rsidR="00497E2D">
              <w:t>37</w:t>
            </w:r>
            <w:r w:rsidRPr="00936DE1">
              <w:t xml:space="preserve">R- Cat </w:t>
            </w:r>
            <w:r>
              <w:t>B</w:t>
            </w:r>
          </w:p>
        </w:tc>
      </w:tr>
      <w:tr w:rsidR="006E0CFA" w:rsidRPr="00A75C05" w:rsidTr="006E0CF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CFA" w:rsidRPr="003E736E" w:rsidRDefault="006E0CFA" w:rsidP="006E0CFA">
            <w:pPr>
              <w:snapToGrid w:val="0"/>
              <w:spacing w:after="0" w:line="240" w:lineRule="auto"/>
            </w:pPr>
            <w: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CFA" w:rsidRPr="00A52207" w:rsidRDefault="00C23BFF" w:rsidP="006E0CFA">
            <w:pPr>
              <w:snapToGrid w:val="0"/>
              <w:spacing w:after="0" w:line="240" w:lineRule="auto"/>
            </w:pPr>
            <w:hyperlink r:id="rId47" w:history="1">
              <w:r w:rsidR="006E0CFA" w:rsidRPr="00A3347C">
                <w:rPr>
                  <w:rStyle w:val="Hyperlink"/>
                  <w:rFonts w:cs="Arial"/>
                </w:rPr>
                <w:t>S1-174051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CFA" w:rsidRPr="00A75C05" w:rsidRDefault="00497E2D" w:rsidP="006E0CFA">
            <w:pPr>
              <w:snapToGrid w:val="0"/>
              <w:spacing w:after="0" w:line="240" w:lineRule="auto"/>
            </w:pPr>
            <w:r>
              <w:t>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CFA" w:rsidRPr="00A75C05" w:rsidRDefault="006E0CFA" w:rsidP="006E0CFA">
            <w:pPr>
              <w:snapToGrid w:val="0"/>
              <w:spacing w:after="0" w:line="240" w:lineRule="auto"/>
            </w:pPr>
            <w:r>
              <w:t>CR22.889v16.0</w:t>
            </w:r>
            <w:r w:rsidRPr="00800EAC">
              <w:t>.0</w:t>
            </w:r>
            <w:r w:rsidRPr="000348A5">
              <w:t>:</w:t>
            </w:r>
            <w:r>
              <w:t xml:space="preserve"> </w:t>
            </w:r>
            <w:r w:rsidR="00497E2D" w:rsidRPr="00BC4F22">
              <w:rPr>
                <w:lang w:eastAsia="en-GB"/>
              </w:rPr>
              <w:t>Us</w:t>
            </w:r>
            <w:r w:rsidR="00497E2D">
              <w:rPr>
                <w:lang w:eastAsia="en-GB"/>
              </w:rPr>
              <w:t xml:space="preserve">e case on </w:t>
            </w:r>
            <w:r w:rsidR="00497E2D" w:rsidRPr="002F7A59">
              <w:rPr>
                <w:lang w:eastAsia="en-GB"/>
              </w:rPr>
              <w:t xml:space="preserve">supporting </w:t>
            </w:r>
            <w:r w:rsidR="00497E2D" w:rsidRPr="002F7A59">
              <w:rPr>
                <w:lang w:eastAsia="zh-CN"/>
              </w:rPr>
              <w:t>call restriction</w:t>
            </w:r>
            <w:r w:rsidR="00497E2D" w:rsidRPr="002F7A59">
              <w:rPr>
                <w:lang w:eastAsia="en-GB"/>
              </w:rPr>
              <w:t xml:space="preserve"> service in FRMCS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CFA" w:rsidRPr="003E736E" w:rsidRDefault="006E0CFA" w:rsidP="006E0CFA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CFA" w:rsidRPr="004805B2" w:rsidRDefault="006E0CFA" w:rsidP="006E0CFA">
            <w:pPr>
              <w:snapToGrid w:val="0"/>
              <w:spacing w:after="0" w:line="240" w:lineRule="auto"/>
            </w:pPr>
            <w:r w:rsidRPr="00936DE1">
              <w:t xml:space="preserve">WI code </w:t>
            </w:r>
            <w:r>
              <w:t>FS_FRMCS Rel-16 CR00</w:t>
            </w:r>
            <w:r w:rsidR="009E7BA1">
              <w:t>39</w:t>
            </w:r>
            <w:r w:rsidRPr="00936DE1">
              <w:t xml:space="preserve">R- Cat </w:t>
            </w:r>
            <w:r>
              <w:t>B</w:t>
            </w:r>
          </w:p>
        </w:tc>
      </w:tr>
      <w:tr w:rsidR="006E0CFA" w:rsidRPr="00A75C05" w:rsidTr="006E0CF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CFA" w:rsidRPr="003E736E" w:rsidRDefault="006E0CFA" w:rsidP="006E0CFA">
            <w:pPr>
              <w:snapToGrid w:val="0"/>
              <w:spacing w:after="0" w:line="240" w:lineRule="auto"/>
            </w:pPr>
            <w: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CFA" w:rsidRPr="00A52207" w:rsidRDefault="00C23BFF" w:rsidP="006E0CFA">
            <w:pPr>
              <w:snapToGrid w:val="0"/>
              <w:spacing w:after="0" w:line="240" w:lineRule="auto"/>
            </w:pPr>
            <w:hyperlink r:id="rId48" w:history="1">
              <w:r w:rsidR="006E0CFA" w:rsidRPr="00A3347C">
                <w:rPr>
                  <w:rStyle w:val="Hyperlink"/>
                  <w:rFonts w:cs="Arial"/>
                </w:rPr>
                <w:t>S1-174167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CFA" w:rsidRPr="00A75C05" w:rsidRDefault="002510D1" w:rsidP="006E0CFA">
            <w:pPr>
              <w:snapToGrid w:val="0"/>
              <w:spacing w:after="0" w:line="240" w:lineRule="auto"/>
            </w:pPr>
            <w:r w:rsidRPr="00B81C48">
              <w:rPr>
                <w:noProof/>
              </w:rP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CFA" w:rsidRPr="00A75C05" w:rsidRDefault="006E0CFA" w:rsidP="006E0CFA">
            <w:pPr>
              <w:snapToGrid w:val="0"/>
              <w:spacing w:after="0" w:line="240" w:lineRule="auto"/>
            </w:pPr>
            <w:r>
              <w:t>CR22.889v16.0</w:t>
            </w:r>
            <w:r w:rsidRPr="00800EAC">
              <w:t>.0</w:t>
            </w:r>
            <w:r w:rsidRPr="000348A5">
              <w:t>:</w:t>
            </w:r>
            <w:r>
              <w:t xml:space="preserve"> </w:t>
            </w:r>
            <w:r w:rsidR="002510D1" w:rsidRPr="00B81C48">
              <w:rPr>
                <w:noProof/>
              </w:rPr>
              <w:t>Network Slicing in the rail context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CFA" w:rsidRPr="003E736E" w:rsidRDefault="006E0CFA" w:rsidP="006E0CFA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0D1" w:rsidRDefault="006E0CFA" w:rsidP="002510D1">
            <w:pPr>
              <w:snapToGrid w:val="0"/>
              <w:spacing w:after="0" w:line="240" w:lineRule="auto"/>
            </w:pPr>
            <w:r w:rsidRPr="00936DE1">
              <w:t xml:space="preserve">WI code </w:t>
            </w:r>
            <w:r>
              <w:t>FS_FRMCS Rel-16 CR00</w:t>
            </w:r>
            <w:r w:rsidR="002510D1">
              <w:t>50</w:t>
            </w:r>
            <w:r w:rsidRPr="00936DE1">
              <w:t xml:space="preserve">R- Cat </w:t>
            </w:r>
            <w:r>
              <w:t>B</w:t>
            </w:r>
            <w:r w:rsidR="002510D1">
              <w:t xml:space="preserve"> </w:t>
            </w:r>
          </w:p>
          <w:p w:rsidR="002510D1" w:rsidRPr="002510D1" w:rsidRDefault="002510D1" w:rsidP="002510D1">
            <w:pPr>
              <w:snapToGrid w:val="0"/>
              <w:spacing w:after="0" w:line="240" w:lineRule="auto"/>
              <w:rPr>
                <w:highlight w:val="yellow"/>
              </w:rPr>
            </w:pPr>
            <w:r w:rsidRPr="002510D1">
              <w:rPr>
                <w:highlight w:val="yellow"/>
              </w:rPr>
              <w:t xml:space="preserve">Resolve question marks in source list </w:t>
            </w:r>
          </w:p>
          <w:p w:rsidR="006E0CFA" w:rsidRPr="004805B2" w:rsidRDefault="002510D1" w:rsidP="002510D1">
            <w:pPr>
              <w:snapToGrid w:val="0"/>
              <w:spacing w:after="0" w:line="240" w:lineRule="auto"/>
            </w:pPr>
            <w:r>
              <w:rPr>
                <w:highlight w:val="yellow"/>
              </w:rPr>
              <w:t>Add c</w:t>
            </w:r>
            <w:r w:rsidRPr="002510D1">
              <w:rPr>
                <w:highlight w:val="yellow"/>
              </w:rPr>
              <w:t xml:space="preserve">lauses affected </w:t>
            </w:r>
            <w:r>
              <w:rPr>
                <w:highlight w:val="yellow"/>
              </w:rPr>
              <w:t>12</w:t>
            </w:r>
            <w:r w:rsidRPr="002510D1">
              <w:rPr>
                <w:highlight w:val="yellow"/>
              </w:rPr>
              <w:t>.x</w:t>
            </w:r>
          </w:p>
        </w:tc>
      </w:tr>
      <w:tr w:rsidR="006E0CFA" w:rsidRPr="00A75C05" w:rsidTr="00B1614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CFA" w:rsidRPr="003E736E" w:rsidRDefault="006E0CFA" w:rsidP="006E0CFA">
            <w:pPr>
              <w:snapToGrid w:val="0"/>
              <w:spacing w:after="0" w:line="240" w:lineRule="auto"/>
            </w:pPr>
            <w: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CFA" w:rsidRPr="00A52207" w:rsidRDefault="00C23BFF" w:rsidP="006E0CFA">
            <w:pPr>
              <w:snapToGrid w:val="0"/>
              <w:spacing w:after="0" w:line="240" w:lineRule="auto"/>
            </w:pPr>
            <w:hyperlink r:id="rId49" w:history="1">
              <w:r w:rsidR="006E0CFA" w:rsidRPr="00A3347C">
                <w:rPr>
                  <w:rStyle w:val="Hyperlink"/>
                  <w:rFonts w:cs="Arial"/>
                </w:rPr>
                <w:t>S1-174214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CFA" w:rsidRPr="00A75C05" w:rsidRDefault="00BD447B" w:rsidP="006E0CFA">
            <w:pPr>
              <w:snapToGrid w:val="0"/>
              <w:spacing w:after="0" w:line="240" w:lineRule="auto"/>
            </w:pPr>
            <w:fldSimple w:instr=" DOCPROPERTY  SourceIfWg  \* MERGEFORMAT ">
              <w:r w:rsidR="0032524B">
                <w:rPr>
                  <w:noProof/>
                </w:rPr>
                <w:t>ETRI, Hansung University</w:t>
              </w:r>
            </w:fldSimple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CFA" w:rsidRPr="00A75C05" w:rsidRDefault="006E0CFA" w:rsidP="006E0CFA">
            <w:pPr>
              <w:snapToGrid w:val="0"/>
              <w:spacing w:after="0" w:line="240" w:lineRule="auto"/>
            </w:pPr>
            <w:r>
              <w:t>CR22.889v16.0</w:t>
            </w:r>
            <w:r w:rsidRPr="00800EAC">
              <w:t>.0</w:t>
            </w:r>
            <w:r w:rsidRPr="000348A5">
              <w:t>:</w:t>
            </w:r>
            <w:r>
              <w:t xml:space="preserve"> </w:t>
            </w:r>
            <w:fldSimple w:instr=" DOCPROPERTY  CrTitle  \* MERGEFORMAT ">
              <w:r w:rsidR="0032524B">
                <w:t>FS_FRMCS Editorials</w:t>
              </w:r>
            </w:fldSimple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CFA" w:rsidRPr="003E736E" w:rsidRDefault="006E0CFA" w:rsidP="006E0CFA">
            <w:pPr>
              <w:snapToGrid w:val="0"/>
              <w:spacing w:after="0" w:line="240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CFA" w:rsidRDefault="006E0CFA" w:rsidP="006E0CFA">
            <w:pPr>
              <w:snapToGrid w:val="0"/>
              <w:spacing w:after="0" w:line="240" w:lineRule="auto"/>
            </w:pPr>
            <w:r w:rsidRPr="00936DE1">
              <w:t xml:space="preserve">WI code </w:t>
            </w:r>
            <w:r>
              <w:t>FS_FRMCS Rel-16 CR0001</w:t>
            </w:r>
            <w:r w:rsidRPr="00936DE1">
              <w:t xml:space="preserve">R- Cat </w:t>
            </w:r>
            <w:r w:rsidR="0032524B">
              <w:t>D</w:t>
            </w:r>
          </w:p>
          <w:p w:rsidR="0032524B" w:rsidRPr="004805B2" w:rsidRDefault="0032524B" w:rsidP="006E0CFA">
            <w:pPr>
              <w:snapToGrid w:val="0"/>
              <w:spacing w:after="0" w:line="240" w:lineRule="auto"/>
            </w:pPr>
            <w:r w:rsidRPr="0032524B">
              <w:rPr>
                <w:highlight w:val="yellow"/>
              </w:rPr>
              <w:t>May be MCC can do this without a formal CR. Otherwise a proper CR has to be created</w:t>
            </w:r>
            <w:r>
              <w:rPr>
                <w:highlight w:val="yellow"/>
              </w:rPr>
              <w:t>, including all in one file, with clauses affected etc</w:t>
            </w:r>
            <w:r w:rsidRPr="0032524B">
              <w:rPr>
                <w:highlight w:val="yellow"/>
              </w:rPr>
              <w:t>.</w:t>
            </w:r>
          </w:p>
        </w:tc>
      </w:tr>
      <w:tr w:rsidR="00A3347C" w:rsidRPr="00A75C05" w:rsidTr="00B1614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3347C" w:rsidRPr="00B16142" w:rsidRDefault="00A3347C" w:rsidP="00AE2B34">
            <w:pPr>
              <w:snapToGrid w:val="0"/>
              <w:spacing w:after="0" w:line="240" w:lineRule="auto"/>
            </w:pPr>
            <w:r w:rsidRPr="00B16142"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3347C" w:rsidRPr="00B16142" w:rsidRDefault="00C23BFF" w:rsidP="00AE2B34">
            <w:pPr>
              <w:snapToGrid w:val="0"/>
              <w:spacing w:after="0" w:line="240" w:lineRule="auto"/>
            </w:pPr>
            <w:hyperlink r:id="rId50" w:history="1">
              <w:r w:rsidR="00A3347C" w:rsidRPr="00B16142">
                <w:rPr>
                  <w:rStyle w:val="Hyperlink"/>
                  <w:rFonts w:cs="Arial"/>
                  <w:color w:val="auto"/>
                </w:rPr>
                <w:t>S1-174014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3347C" w:rsidRPr="00B16142" w:rsidRDefault="00A3347C" w:rsidP="00AE2B34">
            <w:pPr>
              <w:snapToGrid w:val="0"/>
              <w:spacing w:after="0" w:line="240" w:lineRule="auto"/>
            </w:pPr>
            <w:r w:rsidRPr="00B16142">
              <w:t xml:space="preserve">Huawei, </w:t>
            </w:r>
            <w:proofErr w:type="spellStart"/>
            <w:r w:rsidRPr="00B16142">
              <w:t>Hisilicon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3347C" w:rsidRPr="00B16142" w:rsidRDefault="00A3347C" w:rsidP="00AE2B34">
            <w:pPr>
              <w:snapToGrid w:val="0"/>
              <w:spacing w:after="0" w:line="240" w:lineRule="auto"/>
            </w:pPr>
            <w:r w:rsidRPr="00B16142">
              <w:t>Add the other direction of communication from Controller to Driver for 6.3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3347C" w:rsidRPr="00B16142" w:rsidRDefault="00B16142" w:rsidP="00AE2B34">
            <w:pPr>
              <w:snapToGrid w:val="0"/>
              <w:spacing w:after="0" w:line="240" w:lineRule="auto"/>
            </w:pPr>
            <w:r w:rsidRPr="00B16142">
              <w:t>Withdrawn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3347C" w:rsidRPr="00B16142" w:rsidRDefault="00A3347C" w:rsidP="00AE2B34">
            <w:pPr>
              <w:snapToGrid w:val="0"/>
              <w:spacing w:after="0" w:line="240" w:lineRule="auto"/>
            </w:pPr>
            <w:r w:rsidRPr="00B16142">
              <w:rPr>
                <w:highlight w:val="yellow"/>
              </w:rPr>
              <w:t>Not available</w:t>
            </w:r>
          </w:p>
        </w:tc>
      </w:tr>
      <w:tr w:rsidR="002F6B03" w:rsidRPr="00B04844" w:rsidTr="00E73E4E">
        <w:trPr>
          <w:trHeight w:val="141"/>
        </w:trPr>
        <w:tc>
          <w:tcPr>
            <w:tcW w:w="14494" w:type="dxa"/>
            <w:gridSpan w:val="6"/>
            <w:shd w:val="clear" w:color="auto" w:fill="F2F2F2"/>
          </w:tcPr>
          <w:p w:rsidR="002F6B03" w:rsidRPr="00F45489" w:rsidRDefault="002F6B03" w:rsidP="00E73E4E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D9769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  <w:r>
              <w:rPr>
                <w:color w:val="1F497D"/>
              </w:rPr>
              <w:t>S1-174388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B615C1" w:rsidRDefault="00E70D66" w:rsidP="00E73E4E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B615C1" w:rsidRDefault="00E70D66" w:rsidP="00E73E4E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4388 Start;</w:t>
            </w:r>
            <w:r w:rsidR="00AB1DBE">
              <w:rPr>
                <w:rFonts w:eastAsia="Arial Unicode MS" w:cs="Arial"/>
                <w:szCs w:val="18"/>
                <w:lang w:eastAsia="ar-SA"/>
              </w:rPr>
              <w:t xml:space="preserve"> 4437 End;</w:t>
            </w: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S1-174389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S1-174390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S1-174391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S1-174392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S1-174393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S1-174394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S1-174395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S1-174396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S1-174397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S1-174398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S1-174399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S1-174404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S1-174406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S1-174407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S1-174408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0D6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0D6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S1-174435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E73E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S1-174437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AB1DB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443</w:t>
            </w:r>
            <w:r w:rsidR="00AB1DBE">
              <w:rPr>
                <w:rFonts w:eastAsia="Arial Unicode MS" w:cs="Arial"/>
                <w:szCs w:val="18"/>
                <w:lang w:eastAsia="ar-SA"/>
              </w:rPr>
              <w:t>7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End;</w:t>
            </w:r>
          </w:p>
        </w:tc>
      </w:tr>
      <w:tr w:rsidR="002F6B03" w:rsidRPr="00B04844" w:rsidTr="00E73E4E">
        <w:trPr>
          <w:trHeight w:val="141"/>
        </w:trPr>
        <w:tc>
          <w:tcPr>
            <w:tcW w:w="14494" w:type="dxa"/>
            <w:gridSpan w:val="6"/>
            <w:shd w:val="clear" w:color="auto" w:fill="F2F2F2"/>
          </w:tcPr>
          <w:p w:rsidR="002F6B03" w:rsidRPr="00F45489" w:rsidRDefault="002F6B03" w:rsidP="00E73E4E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2F6B03" w:rsidRPr="00A75C05" w:rsidTr="00B150F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B03" w:rsidRPr="005D041D" w:rsidRDefault="002F6B03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B03" w:rsidRPr="002B0545" w:rsidRDefault="002F6B03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B03" w:rsidRPr="002B0545" w:rsidRDefault="002F6B03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B03" w:rsidRPr="005D041D" w:rsidRDefault="002F6B03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B03" w:rsidRPr="005D041D" w:rsidRDefault="002F6B03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B03" w:rsidRPr="005D041D" w:rsidRDefault="002F6B03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A75C05" w:rsidTr="00B150F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B03" w:rsidRPr="005D041D" w:rsidRDefault="002F6B03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B03" w:rsidRPr="002B0545" w:rsidRDefault="002F6B03" w:rsidP="00E73E4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B03" w:rsidRPr="002B0545" w:rsidRDefault="002F6B03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B03" w:rsidRPr="005D041D" w:rsidRDefault="002F6B03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B03" w:rsidRPr="005D041D" w:rsidRDefault="002F6B03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B03" w:rsidRPr="005D041D" w:rsidRDefault="002F6B03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E73E4E">
        <w:trPr>
          <w:trHeight w:val="141"/>
        </w:trPr>
        <w:tc>
          <w:tcPr>
            <w:tcW w:w="14494" w:type="dxa"/>
            <w:gridSpan w:val="6"/>
            <w:shd w:val="clear" w:color="auto" w:fill="F2F2F2"/>
          </w:tcPr>
          <w:p w:rsidR="002F6B03" w:rsidRPr="00F45489" w:rsidRDefault="002F6B03" w:rsidP="00E73E4E">
            <w:pPr>
              <w:pStyle w:val="Heading1"/>
            </w:pPr>
            <w:r w:rsidRPr="004E36F9">
              <w:t>Summary of drafting session</w:t>
            </w:r>
          </w:p>
        </w:tc>
      </w:tr>
      <w:tr w:rsidR="002F6B03" w:rsidRPr="00A75C05" w:rsidTr="00E73E4E">
        <w:trPr>
          <w:trHeight w:val="141"/>
        </w:trPr>
        <w:tc>
          <w:tcPr>
            <w:tcW w:w="14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B03" w:rsidRDefault="002F6B03" w:rsidP="00E73E4E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2F6B03" w:rsidRPr="00894FB0" w:rsidRDefault="002F6B03" w:rsidP="00E73E4E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:rsidR="002F6B03" w:rsidRPr="00894FB0" w:rsidRDefault="002F6B03" w:rsidP="00E73E4E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 </w:t>
            </w:r>
          </w:p>
          <w:p w:rsidR="002F6B03" w:rsidRPr="005D041D" w:rsidRDefault="002F6B03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894FB0" w:rsidTr="00E73E4E">
        <w:trPr>
          <w:trHeight w:val="141"/>
        </w:trPr>
        <w:tc>
          <w:tcPr>
            <w:tcW w:w="14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F6B03" w:rsidRPr="00894FB0" w:rsidRDefault="002F6B03" w:rsidP="00E73E4E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Pr="00D13E1F" w:rsidRDefault="002F6B03" w:rsidP="002F6B0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2F6B03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2F6B03" w:rsidRPr="001E1D1F" w:rsidTr="00E73E4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2F6B03" w:rsidRDefault="002F6B03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2F6B03" w:rsidRPr="00B56E2C" w:rsidRDefault="002F6B03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2F6B03" w:rsidRPr="001E1D1F" w:rsidTr="00E73E4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73E4E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73E4E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73E4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73E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73E4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BFF" w:rsidRDefault="00C23BFF" w:rsidP="002E015E">
      <w:pPr>
        <w:spacing w:after="0" w:line="240" w:lineRule="auto"/>
      </w:pPr>
      <w:r>
        <w:separator/>
      </w:r>
    </w:p>
  </w:endnote>
  <w:endnote w:type="continuationSeparator" w:id="0">
    <w:p w:rsidR="00C23BFF" w:rsidRDefault="00C23BFF" w:rsidP="002E015E">
      <w:pPr>
        <w:spacing w:after="0" w:line="240" w:lineRule="auto"/>
      </w:pPr>
      <w:r>
        <w:continuationSeparator/>
      </w:r>
    </w:p>
  </w:endnote>
  <w:endnote w:type="continuationNotice" w:id="1">
    <w:p w:rsidR="00C23BFF" w:rsidRDefault="00C23B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BFF" w:rsidRDefault="00C23BFF" w:rsidP="002E015E">
      <w:pPr>
        <w:spacing w:after="0" w:line="240" w:lineRule="auto"/>
      </w:pPr>
      <w:r>
        <w:separator/>
      </w:r>
    </w:p>
  </w:footnote>
  <w:footnote w:type="continuationSeparator" w:id="0">
    <w:p w:rsidR="00C23BFF" w:rsidRDefault="00C23BFF" w:rsidP="002E015E">
      <w:pPr>
        <w:spacing w:after="0" w:line="240" w:lineRule="auto"/>
      </w:pPr>
      <w:r>
        <w:continuationSeparator/>
      </w:r>
    </w:p>
  </w:footnote>
  <w:footnote w:type="continuationNotice" w:id="1">
    <w:p w:rsidR="00C23BFF" w:rsidRDefault="00C23BF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FF1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5FC"/>
    <w:rsid w:val="000158CE"/>
    <w:rsid w:val="00015C98"/>
    <w:rsid w:val="00015D57"/>
    <w:rsid w:val="000160C8"/>
    <w:rsid w:val="00016610"/>
    <w:rsid w:val="000172C3"/>
    <w:rsid w:val="00020612"/>
    <w:rsid w:val="000208FD"/>
    <w:rsid w:val="00020E44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8A5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104C"/>
    <w:rsid w:val="00052064"/>
    <w:rsid w:val="000527C7"/>
    <w:rsid w:val="00053527"/>
    <w:rsid w:val="00053D40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50C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278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0FA"/>
    <w:rsid w:val="000C629C"/>
    <w:rsid w:val="000C64DE"/>
    <w:rsid w:val="000C6AF0"/>
    <w:rsid w:val="000C7FB5"/>
    <w:rsid w:val="000D031C"/>
    <w:rsid w:val="000D0396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6F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7BE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71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A36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34A7"/>
    <w:rsid w:val="001A3E11"/>
    <w:rsid w:val="001A5ACC"/>
    <w:rsid w:val="001A5FF0"/>
    <w:rsid w:val="001A6B1E"/>
    <w:rsid w:val="001A6C8C"/>
    <w:rsid w:val="001A7842"/>
    <w:rsid w:val="001A7A33"/>
    <w:rsid w:val="001A7BE0"/>
    <w:rsid w:val="001A7F20"/>
    <w:rsid w:val="001B0D0C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22E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884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AA9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2E4D"/>
    <w:rsid w:val="002230A2"/>
    <w:rsid w:val="002238C7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0D1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621"/>
    <w:rsid w:val="0028374B"/>
    <w:rsid w:val="00283C4F"/>
    <w:rsid w:val="0028486D"/>
    <w:rsid w:val="00285C19"/>
    <w:rsid w:val="002869E0"/>
    <w:rsid w:val="00287083"/>
    <w:rsid w:val="0028737B"/>
    <w:rsid w:val="002875CD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41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C90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857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A1E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B03"/>
    <w:rsid w:val="00300A16"/>
    <w:rsid w:val="00300C8D"/>
    <w:rsid w:val="0030128D"/>
    <w:rsid w:val="003023BB"/>
    <w:rsid w:val="00302BB2"/>
    <w:rsid w:val="003034CD"/>
    <w:rsid w:val="00304A7C"/>
    <w:rsid w:val="00305449"/>
    <w:rsid w:val="003054D7"/>
    <w:rsid w:val="003056C6"/>
    <w:rsid w:val="00305B7B"/>
    <w:rsid w:val="003061F4"/>
    <w:rsid w:val="003065E8"/>
    <w:rsid w:val="003067F3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24B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5D"/>
    <w:rsid w:val="003538A3"/>
    <w:rsid w:val="003541C8"/>
    <w:rsid w:val="003541EE"/>
    <w:rsid w:val="003545ED"/>
    <w:rsid w:val="0035504A"/>
    <w:rsid w:val="00355985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B71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4F6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2789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240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E736E"/>
    <w:rsid w:val="003E7826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5CE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5E18"/>
    <w:rsid w:val="00426237"/>
    <w:rsid w:val="004304A7"/>
    <w:rsid w:val="00431983"/>
    <w:rsid w:val="00431AE9"/>
    <w:rsid w:val="0043229E"/>
    <w:rsid w:val="0043246C"/>
    <w:rsid w:val="00432A0B"/>
    <w:rsid w:val="00432C86"/>
    <w:rsid w:val="0043373F"/>
    <w:rsid w:val="004337B4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3C84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5B2"/>
    <w:rsid w:val="0048072E"/>
    <w:rsid w:val="00480F6C"/>
    <w:rsid w:val="00481B37"/>
    <w:rsid w:val="00481D6D"/>
    <w:rsid w:val="004822B7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1E9"/>
    <w:rsid w:val="0049356B"/>
    <w:rsid w:val="00493A68"/>
    <w:rsid w:val="00493AF4"/>
    <w:rsid w:val="00494416"/>
    <w:rsid w:val="00494C22"/>
    <w:rsid w:val="00495398"/>
    <w:rsid w:val="004969E3"/>
    <w:rsid w:val="00497A94"/>
    <w:rsid w:val="00497BD3"/>
    <w:rsid w:val="00497D16"/>
    <w:rsid w:val="00497E2D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A0D"/>
    <w:rsid w:val="004C5CAE"/>
    <w:rsid w:val="004C5D3D"/>
    <w:rsid w:val="004C5E91"/>
    <w:rsid w:val="004C635C"/>
    <w:rsid w:val="004C68D2"/>
    <w:rsid w:val="004C6C17"/>
    <w:rsid w:val="004C6C6A"/>
    <w:rsid w:val="004C6F7B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A6E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6FE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5B8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3D18"/>
    <w:rsid w:val="004F44C5"/>
    <w:rsid w:val="004F4E8D"/>
    <w:rsid w:val="004F4F4B"/>
    <w:rsid w:val="004F5B75"/>
    <w:rsid w:val="004F5D21"/>
    <w:rsid w:val="004F61A5"/>
    <w:rsid w:val="004F68C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4C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43E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A7C4B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3EE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7B7"/>
    <w:rsid w:val="005D3F66"/>
    <w:rsid w:val="005D4509"/>
    <w:rsid w:val="005D524D"/>
    <w:rsid w:val="005D59CC"/>
    <w:rsid w:val="005D62BE"/>
    <w:rsid w:val="005E0075"/>
    <w:rsid w:val="005E009A"/>
    <w:rsid w:val="005E075B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6670"/>
    <w:rsid w:val="005E77AA"/>
    <w:rsid w:val="005F000A"/>
    <w:rsid w:val="005F0A2D"/>
    <w:rsid w:val="005F14ED"/>
    <w:rsid w:val="005F175F"/>
    <w:rsid w:val="005F1B71"/>
    <w:rsid w:val="005F26C1"/>
    <w:rsid w:val="005F2AE9"/>
    <w:rsid w:val="005F2BF8"/>
    <w:rsid w:val="005F2CD4"/>
    <w:rsid w:val="005F2CFB"/>
    <w:rsid w:val="005F34DA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B31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7A7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270"/>
    <w:rsid w:val="006325B8"/>
    <w:rsid w:val="00632651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5FB6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66F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730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0CFA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6B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7BB"/>
    <w:rsid w:val="007129AE"/>
    <w:rsid w:val="00712A0E"/>
    <w:rsid w:val="00713328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5EB5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AEF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E8F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1C7A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5F6"/>
    <w:rsid w:val="007919B8"/>
    <w:rsid w:val="00791F67"/>
    <w:rsid w:val="00792B52"/>
    <w:rsid w:val="00792C0F"/>
    <w:rsid w:val="00792F14"/>
    <w:rsid w:val="00793267"/>
    <w:rsid w:val="00793527"/>
    <w:rsid w:val="00794681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261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8DC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520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4C95"/>
    <w:rsid w:val="007F54C9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EAC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115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5FDD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0F9"/>
    <w:rsid w:val="00885167"/>
    <w:rsid w:val="00885388"/>
    <w:rsid w:val="008855F0"/>
    <w:rsid w:val="008857E4"/>
    <w:rsid w:val="00885E0A"/>
    <w:rsid w:val="0088630F"/>
    <w:rsid w:val="008867CA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27EA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A7F40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263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28E6"/>
    <w:rsid w:val="008E300A"/>
    <w:rsid w:val="008E37FC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D6F"/>
    <w:rsid w:val="00912FBD"/>
    <w:rsid w:val="00913676"/>
    <w:rsid w:val="0091431D"/>
    <w:rsid w:val="0091437F"/>
    <w:rsid w:val="00915330"/>
    <w:rsid w:val="00915421"/>
    <w:rsid w:val="00915539"/>
    <w:rsid w:val="009156E5"/>
    <w:rsid w:val="00915FDF"/>
    <w:rsid w:val="0091609E"/>
    <w:rsid w:val="009169FA"/>
    <w:rsid w:val="0091756F"/>
    <w:rsid w:val="0091798F"/>
    <w:rsid w:val="00917F35"/>
    <w:rsid w:val="009202D8"/>
    <w:rsid w:val="00920482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DE1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44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4E62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019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E65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33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C7A9B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BA1"/>
    <w:rsid w:val="009E7CC6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94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68A9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347C"/>
    <w:rsid w:val="00A3401E"/>
    <w:rsid w:val="00A3461E"/>
    <w:rsid w:val="00A34788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735B"/>
    <w:rsid w:val="00A47F55"/>
    <w:rsid w:val="00A51976"/>
    <w:rsid w:val="00A52207"/>
    <w:rsid w:val="00A523F2"/>
    <w:rsid w:val="00A524D0"/>
    <w:rsid w:val="00A52685"/>
    <w:rsid w:val="00A52736"/>
    <w:rsid w:val="00A52817"/>
    <w:rsid w:val="00A528A1"/>
    <w:rsid w:val="00A52AFB"/>
    <w:rsid w:val="00A53176"/>
    <w:rsid w:val="00A5351A"/>
    <w:rsid w:val="00A54943"/>
    <w:rsid w:val="00A556CE"/>
    <w:rsid w:val="00A57206"/>
    <w:rsid w:val="00A574C8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0F55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0E87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15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DBE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9B0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3F2"/>
    <w:rsid w:val="00AD7563"/>
    <w:rsid w:val="00AD7BF1"/>
    <w:rsid w:val="00AD7EBF"/>
    <w:rsid w:val="00AE0786"/>
    <w:rsid w:val="00AE0E6C"/>
    <w:rsid w:val="00AE11E5"/>
    <w:rsid w:val="00AE1A09"/>
    <w:rsid w:val="00AE275C"/>
    <w:rsid w:val="00AE2B34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04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3A"/>
    <w:rsid w:val="00B10EC0"/>
    <w:rsid w:val="00B11284"/>
    <w:rsid w:val="00B112EB"/>
    <w:rsid w:val="00B1161C"/>
    <w:rsid w:val="00B11778"/>
    <w:rsid w:val="00B119C0"/>
    <w:rsid w:val="00B11AEC"/>
    <w:rsid w:val="00B11C51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0F1"/>
    <w:rsid w:val="00B155D7"/>
    <w:rsid w:val="00B16142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4E4"/>
    <w:rsid w:val="00B34522"/>
    <w:rsid w:val="00B34533"/>
    <w:rsid w:val="00B34712"/>
    <w:rsid w:val="00B3607C"/>
    <w:rsid w:val="00B365A1"/>
    <w:rsid w:val="00B36F24"/>
    <w:rsid w:val="00B37110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6A8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C38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447B"/>
    <w:rsid w:val="00BD5222"/>
    <w:rsid w:val="00BD5545"/>
    <w:rsid w:val="00BD6A79"/>
    <w:rsid w:val="00BD7E9D"/>
    <w:rsid w:val="00BD7ECF"/>
    <w:rsid w:val="00BE0178"/>
    <w:rsid w:val="00BE01CB"/>
    <w:rsid w:val="00BE08C0"/>
    <w:rsid w:val="00BE0FDE"/>
    <w:rsid w:val="00BE1085"/>
    <w:rsid w:val="00BE18E9"/>
    <w:rsid w:val="00BE1EFD"/>
    <w:rsid w:val="00BE20C8"/>
    <w:rsid w:val="00BE2C9D"/>
    <w:rsid w:val="00BE2D9F"/>
    <w:rsid w:val="00BE311A"/>
    <w:rsid w:val="00BE3FF1"/>
    <w:rsid w:val="00BE41CD"/>
    <w:rsid w:val="00BE4663"/>
    <w:rsid w:val="00BE4B86"/>
    <w:rsid w:val="00BE5DBB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773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3BFF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AA2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57209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2A1F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1CF"/>
    <w:rsid w:val="00D1637C"/>
    <w:rsid w:val="00D16A20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A62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AFC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4D01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6FDE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0D66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118B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2090"/>
    <w:rsid w:val="00E9348B"/>
    <w:rsid w:val="00E93569"/>
    <w:rsid w:val="00E93BDE"/>
    <w:rsid w:val="00E945EF"/>
    <w:rsid w:val="00E947E3"/>
    <w:rsid w:val="00E95804"/>
    <w:rsid w:val="00E95E7E"/>
    <w:rsid w:val="00E9666B"/>
    <w:rsid w:val="00E97813"/>
    <w:rsid w:val="00EA03DF"/>
    <w:rsid w:val="00EA068E"/>
    <w:rsid w:val="00EA1873"/>
    <w:rsid w:val="00EA1E9B"/>
    <w:rsid w:val="00EA1FE7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21B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328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700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EF7D2A"/>
    <w:rsid w:val="00F0006E"/>
    <w:rsid w:val="00F00A02"/>
    <w:rsid w:val="00F024CC"/>
    <w:rsid w:val="00F02561"/>
    <w:rsid w:val="00F0347E"/>
    <w:rsid w:val="00F0393B"/>
    <w:rsid w:val="00F03BB0"/>
    <w:rsid w:val="00F03D33"/>
    <w:rsid w:val="00F041DF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5A87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C4D"/>
    <w:rsid w:val="00F6017D"/>
    <w:rsid w:val="00F60E2A"/>
    <w:rsid w:val="00F61269"/>
    <w:rsid w:val="00F614A5"/>
    <w:rsid w:val="00F6207B"/>
    <w:rsid w:val="00F62A2C"/>
    <w:rsid w:val="00F62DBC"/>
    <w:rsid w:val="00F6344B"/>
    <w:rsid w:val="00F6415B"/>
    <w:rsid w:val="00F64610"/>
    <w:rsid w:val="00F64710"/>
    <w:rsid w:val="00F65EAB"/>
    <w:rsid w:val="00F66569"/>
    <w:rsid w:val="00F666D4"/>
    <w:rsid w:val="00F66F85"/>
    <w:rsid w:val="00F67FCE"/>
    <w:rsid w:val="00F70236"/>
    <w:rsid w:val="00F70720"/>
    <w:rsid w:val="00F70EB4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0A8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3B0"/>
    <w:rsid w:val="00F855A9"/>
    <w:rsid w:val="00F85C85"/>
    <w:rsid w:val="00F85C93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97BB5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59B"/>
    <w:rsid w:val="00FC271D"/>
    <w:rsid w:val="00FC2A79"/>
    <w:rsid w:val="00FC3021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43B3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바탕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바탕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바탕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바탕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바탕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바탕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바탕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바탕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바탕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바탕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바탕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바탕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바탕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바탕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바탕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바탕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바탕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바탕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바탕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바탕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바탕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바탕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norpahj\AppData\Local\Microsoft\Windows\INetCache\Content.Outlook\XYSZ9Z0W\docs\S1-174135.zip" TargetMode="External"/><Relationship Id="rId18" Type="http://schemas.openxmlformats.org/officeDocument/2006/relationships/hyperlink" Target="file:///C:\Users\norpahj\AppData\Local\Microsoft\Windows\INetCache\Content.Outlook\XYSZ9Z0W\docs\S1-174138.zip" TargetMode="External"/><Relationship Id="rId26" Type="http://schemas.openxmlformats.org/officeDocument/2006/relationships/hyperlink" Target="file:///C:\Users\norpahj\AppData\Local\Microsoft\Windows\INetCache\Content.Outlook\XYSZ9Z0W\docs\S1-174030.zip" TargetMode="External"/><Relationship Id="rId39" Type="http://schemas.openxmlformats.org/officeDocument/2006/relationships/hyperlink" Target="file:///C:\Users\norpahj\AppData\Local\Microsoft\Windows\INetCache\Content.Outlook\XYSZ9Z0W\docs\S1-174151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norpahj\AppData\Local\Microsoft\Windows\INetCache\Content.Outlook\XYSZ9Z0W\docs\S1-174037.zip" TargetMode="External"/><Relationship Id="rId34" Type="http://schemas.openxmlformats.org/officeDocument/2006/relationships/hyperlink" Target="file:///C:\Users\norpahj\AppData\Local\Microsoft\Windows\INetCache\Content.Outlook\XYSZ9Z0W\docs\S1-174162.zip" TargetMode="External"/><Relationship Id="rId42" Type="http://schemas.openxmlformats.org/officeDocument/2006/relationships/hyperlink" Target="file:///C:\Users\norpahj\AppData\Local\Microsoft\Windows\INetCache\Content.Outlook\XYSZ9Z0W\docs\S1-174154.zip" TargetMode="External"/><Relationship Id="rId47" Type="http://schemas.openxmlformats.org/officeDocument/2006/relationships/hyperlink" Target="file:///C:\Users\norpahj\AppData\Local\Microsoft\Windows\INetCache\Content.Outlook\XYSZ9Z0W\docs\S1-174051.zip" TargetMode="External"/><Relationship Id="rId50" Type="http://schemas.openxmlformats.org/officeDocument/2006/relationships/hyperlink" Target="file:///C:\Users\norpahj\AppData\Local\Microsoft\Windows\INetCache\Content.Outlook\XYSZ9Z0W\docs\S1-174014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C:\Users\norpahj\AppData\Local\Microsoft\Windows\INetCache\Content.Outlook\XYSZ9Z0W\docs\S1-174137.zip" TargetMode="External"/><Relationship Id="rId17" Type="http://schemas.openxmlformats.org/officeDocument/2006/relationships/hyperlink" Target="file:///C:\Users\norpahj\AppData\Local\Microsoft\Windows\INetCache\Content.Outlook\XYSZ9Z0W\docs\S1-174175.zip" TargetMode="External"/><Relationship Id="rId25" Type="http://schemas.openxmlformats.org/officeDocument/2006/relationships/hyperlink" Target="file:///D:\LTE\SA1\TSGS1_80_Reno\docs\S1-174257.zip" TargetMode="External"/><Relationship Id="rId33" Type="http://schemas.openxmlformats.org/officeDocument/2006/relationships/hyperlink" Target="file:///C:\Users\norpahj\AppData\Local\Microsoft\Windows\INetCache\Content.Outlook\XYSZ9Z0W\docs\S1-174050.zip" TargetMode="External"/><Relationship Id="rId38" Type="http://schemas.openxmlformats.org/officeDocument/2006/relationships/hyperlink" Target="file:///C:\Users\norpahj\AppData\Local\Microsoft\Windows\INetCache\Content.Outlook\XYSZ9Z0W\docs\S1-174150.zip" TargetMode="External"/><Relationship Id="rId46" Type="http://schemas.openxmlformats.org/officeDocument/2006/relationships/hyperlink" Target="file:///C:\Users\norpahj\AppData\Local\Microsoft\Windows\INetCache\Content.Outlook\XYSZ9Z0W\docs\S1-174049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norpahj\AppData\Local\Microsoft\Windows\INetCache\Content.Outlook\XYSZ9Z0W\docs\S1-174173.zip" TargetMode="External"/><Relationship Id="rId20" Type="http://schemas.openxmlformats.org/officeDocument/2006/relationships/hyperlink" Target="file:///C:\Users\norpahj\AppData\Local\Microsoft\Windows\INetCache\Content.Outlook\XYSZ9Z0W\docs\S1-174216.zip" TargetMode="External"/><Relationship Id="rId29" Type="http://schemas.openxmlformats.org/officeDocument/2006/relationships/hyperlink" Target="file:///C:\Users\norpahj\AppData\Local\Microsoft\Windows\INetCache\Content.Outlook\XYSZ9Z0W\docs\S1-174149.zip" TargetMode="External"/><Relationship Id="rId41" Type="http://schemas.openxmlformats.org/officeDocument/2006/relationships/hyperlink" Target="file:///C:\Users\norpahj\AppData\Local\Microsoft\Windows\INetCache\Content.Outlook\XYSZ9Z0W\docs\S1-174153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norpahj\AppData\Local\Microsoft\Windows\INetCache\Content.Outlook\XYSZ9Z0W\docs\S1-174134.zip" TargetMode="External"/><Relationship Id="rId24" Type="http://schemas.openxmlformats.org/officeDocument/2006/relationships/hyperlink" Target="file:///D:\LTE\SA1\TSGS1_80_Reno\docs\S1-174256.zip" TargetMode="External"/><Relationship Id="rId32" Type="http://schemas.openxmlformats.org/officeDocument/2006/relationships/hyperlink" Target="file:///C:\Users\norpahj\AppData\Local\Microsoft\Windows\INetCache\Content.Outlook\XYSZ9Z0W\docs\S1-174011.zip" TargetMode="External"/><Relationship Id="rId37" Type="http://schemas.openxmlformats.org/officeDocument/2006/relationships/hyperlink" Target="file:///C:\Users\norpahj\AppData\Local\Microsoft\Windows\INetCache\Content.Outlook\XYSZ9Z0W\docs\S1-174166.zip" TargetMode="External"/><Relationship Id="rId40" Type="http://schemas.openxmlformats.org/officeDocument/2006/relationships/hyperlink" Target="file:///C:\Users\norpahj\AppData\Local\Microsoft\Windows\INetCache\Content.Outlook\XYSZ9Z0W\docs\S1-174152.zip" TargetMode="External"/><Relationship Id="rId45" Type="http://schemas.openxmlformats.org/officeDocument/2006/relationships/hyperlink" Target="file:///C:\Users\norpahj\AppData\Local\Microsoft\Windows\INetCache\Content.Outlook\XYSZ9Z0W\docs\S1-174048.zip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C:\Users\norpahj\AppData\Local\Microsoft\Windows\INetCache\Content.Outlook\XYSZ9Z0W\docs\S1-174133.zip" TargetMode="External"/><Relationship Id="rId23" Type="http://schemas.openxmlformats.org/officeDocument/2006/relationships/hyperlink" Target="file:///D:\LTE\SA1\TSGS1_80_Reno\docs\S1-174255.zip" TargetMode="External"/><Relationship Id="rId28" Type="http://schemas.openxmlformats.org/officeDocument/2006/relationships/hyperlink" Target="file:///C:\Users\norpahj\AppData\Local\Microsoft\Windows\INetCache\Content.Outlook\XYSZ9Z0W\docs\S1-174215.zip" TargetMode="External"/><Relationship Id="rId36" Type="http://schemas.openxmlformats.org/officeDocument/2006/relationships/hyperlink" Target="file:///C:\Users\norpahj\AppData\Local\Microsoft\Windows\INetCache\Content.Outlook\XYSZ9Z0W\docs\S1-174168.zip" TargetMode="External"/><Relationship Id="rId49" Type="http://schemas.openxmlformats.org/officeDocument/2006/relationships/hyperlink" Target="file:///C:\Users\norpahj\AppData\Local\Microsoft\Windows\INetCache\Content.Outlook\XYSZ9Z0W\docs\S1-174214.zip" TargetMode="External"/><Relationship Id="rId10" Type="http://schemas.openxmlformats.org/officeDocument/2006/relationships/hyperlink" Target="file:///C:\Users\norpahj\AppData\Local\Microsoft\Windows\INetCache\Content.Outlook\XYSZ9Z0W\docs\S1-174172.zip" TargetMode="External"/><Relationship Id="rId19" Type="http://schemas.openxmlformats.org/officeDocument/2006/relationships/hyperlink" Target="file:///C:\Users\norpahj\AppData\Local\Microsoft\Windows\INetCache\Content.Outlook\XYSZ9Z0W\docs\S1-174139.zip" TargetMode="External"/><Relationship Id="rId31" Type="http://schemas.openxmlformats.org/officeDocument/2006/relationships/hyperlink" Target="file:///C:\Users\norpahj\AppData\Local\Microsoft\Windows\INetCache\Content.Outlook\XYSZ9Z0W\docs\S1-174013.zip" TargetMode="External"/><Relationship Id="rId44" Type="http://schemas.openxmlformats.org/officeDocument/2006/relationships/hyperlink" Target="file:///C:\Users\norpahj\AppData\Local\Microsoft\Windows\INetCache\Content.Outlook\XYSZ9Z0W\docs\S1-174047.zip" TargetMode="External"/><Relationship Id="rId52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file:///C:\Users\norpahj\AppData\Local\Microsoft\Windows\INetCache\Content.Outlook\XYSZ9Z0W\docs\S1-174084.zip" TargetMode="External"/><Relationship Id="rId14" Type="http://schemas.openxmlformats.org/officeDocument/2006/relationships/hyperlink" Target="file:///C:\Users\norpahj\AppData\Local\Microsoft\Windows\INetCache\Content.Outlook\XYSZ9Z0W\docs\S1-174136.zip" TargetMode="External"/><Relationship Id="rId22" Type="http://schemas.openxmlformats.org/officeDocument/2006/relationships/hyperlink" Target="file:///C:\Users\norpahj\AppData\Local\Microsoft\Windows\INetCache\Content.Outlook\XYSZ9Z0W\docs\S1-174015.zip" TargetMode="External"/><Relationship Id="rId27" Type="http://schemas.openxmlformats.org/officeDocument/2006/relationships/hyperlink" Target="file:///C:\Users\norpahj\AppData\Local\Microsoft\Windows\INetCache\Content.Outlook\XYSZ9Z0W\docs\S1-174031.zip" TargetMode="External"/><Relationship Id="rId30" Type="http://schemas.openxmlformats.org/officeDocument/2006/relationships/hyperlink" Target="file:///C:\Users\norpahj\AppData\Local\Microsoft\Windows\INetCache\Content.Outlook\XYSZ9Z0W\docs\S1-174052.zip" TargetMode="External"/><Relationship Id="rId35" Type="http://schemas.openxmlformats.org/officeDocument/2006/relationships/hyperlink" Target="file:///C:\Users\norpahj\AppData\Local\Microsoft\Windows\INetCache\Content.Outlook\XYSZ9Z0W\docs\S1-174012.zip" TargetMode="External"/><Relationship Id="rId43" Type="http://schemas.openxmlformats.org/officeDocument/2006/relationships/hyperlink" Target="file:///C:\Users\norpahj\AppData\Local\Microsoft\Windows\INetCache\Content.Outlook\XYSZ9Z0W\docs\S1-174155.zip" TargetMode="External"/><Relationship Id="rId48" Type="http://schemas.openxmlformats.org/officeDocument/2006/relationships/hyperlink" Target="file:///C:\Users\norpahj\AppData\Local\Microsoft\Windows\INetCache\Content.Outlook\XYSZ9Z0W\docs\S1-174167.zip" TargetMode="External"/><Relationship Id="rId8" Type="http://schemas.openxmlformats.org/officeDocument/2006/relationships/endnotes" Target="endnotes.xml"/><Relationship Id="rId5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dong.le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56157-23F3-412B-AC52-256957E60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8</Pages>
  <Words>2417</Words>
  <Characters>13779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16164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kidong.lee</cp:lastModifiedBy>
  <cp:revision>2</cp:revision>
  <dcterms:created xsi:type="dcterms:W3CDTF">2017-11-28T21:56:00Z</dcterms:created>
  <dcterms:modified xsi:type="dcterms:W3CDTF">2017-11-28T21:56:00Z</dcterms:modified>
</cp:coreProperties>
</file>